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ED9E27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924D0B" w:rsidRPr="00924D0B">
        <w:rPr>
          <w:b/>
          <w:bCs/>
          <w:sz w:val="24"/>
          <w:szCs w:val="24"/>
        </w:rPr>
        <w:t>S4-211</w:t>
      </w:r>
      <w:r w:rsidR="003D7044" w:rsidRPr="003D7044">
        <w:rPr>
          <w:b/>
          <w:bCs/>
          <w:color w:val="000000" w:themeColor="text1"/>
          <w:sz w:val="24"/>
          <w:szCs w:val="24"/>
        </w:rPr>
        <w:t>295</w:t>
      </w:r>
    </w:p>
    <w:p w14:paraId="7CB45193" w14:textId="50E3DC98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C03386">
        <w:rPr>
          <w:b/>
          <w:noProof/>
          <w:sz w:val="24"/>
        </w:rPr>
        <w:tab/>
      </w:r>
      <w:r w:rsidR="00C03386">
        <w:rPr>
          <w:b/>
          <w:noProof/>
          <w:sz w:val="24"/>
        </w:rPr>
        <w:tab/>
      </w:r>
      <w:r w:rsidR="00C03386">
        <w:rPr>
          <w:b/>
          <w:noProof/>
          <w:sz w:val="24"/>
        </w:rPr>
        <w:tab/>
      </w:r>
      <w:r w:rsidR="00C03386">
        <w:rPr>
          <w:b/>
          <w:noProof/>
          <w:sz w:val="24"/>
        </w:rPr>
        <w:tab/>
      </w:r>
      <w:r w:rsidR="00C03386">
        <w:rPr>
          <w:b/>
          <w:noProof/>
          <w:sz w:val="24"/>
        </w:rPr>
        <w:tab/>
      </w:r>
      <w:r w:rsidR="00C03386">
        <w:rPr>
          <w:b/>
          <w:noProof/>
          <w:sz w:val="24"/>
        </w:rPr>
        <w:tab/>
      </w:r>
      <w:r w:rsidR="00C03386">
        <w:rPr>
          <w:b/>
          <w:noProof/>
          <w:sz w:val="24"/>
        </w:rPr>
        <w:tab/>
      </w:r>
      <w:r w:rsidR="00C03386">
        <w:rPr>
          <w:b/>
          <w:noProof/>
          <w:sz w:val="24"/>
        </w:rPr>
        <w:tab/>
      </w:r>
      <w:r w:rsidR="00C03386">
        <w:rPr>
          <w:b/>
          <w:noProof/>
          <w:sz w:val="24"/>
        </w:rPr>
        <w:tab/>
      </w:r>
      <w:r w:rsidR="00C03386">
        <w:rPr>
          <w:b/>
          <w:noProof/>
          <w:sz w:val="24"/>
        </w:rPr>
        <w:tab/>
      </w:r>
      <w:r w:rsidR="00C03386">
        <w:rPr>
          <w:b/>
          <w:noProof/>
          <w:sz w:val="24"/>
        </w:rPr>
        <w:tab/>
      </w:r>
      <w:r w:rsidR="00C03386">
        <w:rPr>
          <w:b/>
          <w:noProof/>
          <w:sz w:val="24"/>
        </w:rPr>
        <w:tab/>
      </w:r>
      <w:r w:rsidR="00C03386">
        <w:rPr>
          <w:b/>
          <w:noProof/>
          <w:sz w:val="24"/>
        </w:rPr>
        <w:tab/>
        <w:t xml:space="preserve">Revision of </w:t>
      </w:r>
      <w:r w:rsidR="00C03386" w:rsidRPr="00924D0B">
        <w:rPr>
          <w:b/>
          <w:bCs/>
          <w:sz w:val="24"/>
          <w:szCs w:val="24"/>
        </w:rPr>
        <w:t>S4-2111</w:t>
      </w:r>
      <w:r w:rsidR="00C03386">
        <w:rPr>
          <w:b/>
          <w:bCs/>
          <w:sz w:val="24"/>
          <w:szCs w:val="24"/>
        </w:rPr>
        <w:t>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BC61FC" w:rsidR="001E41F3" w:rsidRPr="00410371" w:rsidRDefault="00132D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D07">
                <w:rPr>
                  <w:b/>
                  <w:noProof/>
                  <w:sz w:val="28"/>
                </w:rPr>
                <w:t>26.442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385AF4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</w:t>
            </w:r>
            <w:r w:rsidR="00753F43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E3E8A5" w:rsidR="001E41F3" w:rsidRPr="00410371" w:rsidRDefault="00C033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338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97F76E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</w:t>
            </w:r>
            <w:r w:rsidR="00753F43">
              <w:rPr>
                <w:b/>
                <w:noProof/>
                <w:sz w:val="28"/>
              </w:rPr>
              <w:t>3</w:t>
            </w:r>
            <w:r w:rsidRPr="00675D07">
              <w:rPr>
                <w:b/>
                <w:noProof/>
                <w:sz w:val="28"/>
              </w:rPr>
              <w:t>.</w:t>
            </w:r>
            <w:r w:rsidR="00753F43">
              <w:rPr>
                <w:b/>
                <w:noProof/>
                <w:sz w:val="28"/>
              </w:rPr>
              <w:t>8</w:t>
            </w:r>
            <w:r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025857" w:rsidR="00F25D98" w:rsidRDefault="00B80B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80AFBA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rFonts w:cs="Arial"/>
                <w:lang w:val="en-US"/>
              </w:rPr>
              <w:t>Corrections to EVS Fixed-Point Source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30CF5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="00924D0B">
              <w:rPr>
                <w:color w:val="000000"/>
                <w:lang w:val="de-DE"/>
              </w:rPr>
              <w:t>Huawei</w:t>
            </w:r>
            <w:proofErr w:type="spellEnd"/>
            <w:r w:rsidR="00924D0B">
              <w:rPr>
                <w:color w:val="000000"/>
                <w:lang w:val="de-DE"/>
              </w:rPr>
              <w:t xml:space="preserve"> Technologies Co., </w:t>
            </w:r>
            <w:proofErr w:type="spellStart"/>
            <w:r>
              <w:rPr>
                <w:lang w:val="en-US" w:eastAsia="zh-CN"/>
              </w:rPr>
              <w:t>VoiceAge</w:t>
            </w:r>
            <w:proofErr w:type="spellEnd"/>
            <w:r>
              <w:rPr>
                <w:lang w:val="en-US"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062E30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</w:t>
            </w:r>
            <w:r w:rsidR="00C03386">
              <w:t>c</w:t>
            </w:r>
            <w:r>
              <w:t>odec</w:t>
            </w:r>
            <w:r w:rsidR="00C03386">
              <w:t>-SA4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68C5BB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</w:t>
            </w:r>
            <w:r w:rsidR="00C03386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831BD" w:rsidR="001E41F3" w:rsidRDefault="00753F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9114C9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3F43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C77F" w14:textId="2DF891ED" w:rsidR="009555E5" w:rsidRDefault="009555E5" w:rsidP="00955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various issues as listed below: </w:t>
            </w:r>
          </w:p>
          <w:p w14:paraId="340303E5" w14:textId="2DB20DE7" w:rsidR="009555E5" w:rsidRDefault="0060744B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Copying</w:t>
            </w:r>
            <w:r w:rsidR="009555E5">
              <w:rPr>
                <w:noProof/>
              </w:rPr>
              <w:t xml:space="preserve"> of un</w:t>
            </w:r>
            <w:r>
              <w:rPr>
                <w:noProof/>
              </w:rPr>
              <w:t xml:space="preserve">initialized memory to </w:t>
            </w:r>
            <w:r w:rsidR="00042B2E">
              <w:rPr>
                <w:noProof/>
              </w:rPr>
              <w:t>st-&gt;lsp_prevfrm in case of bitrate/bandwidth switching, causing potential reading of uninitialized memory</w:t>
            </w:r>
          </w:p>
          <w:p w14:paraId="74A9B503" w14:textId="21913996" w:rsidR="00042B2E" w:rsidRDefault="00575260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Invalid internal encoder configuration in case of channel-aware mode being used in combination with bitrate switching during inactive DTX frames, possibly causing reading of uninitialized data</w:t>
            </w:r>
          </w:p>
          <w:p w14:paraId="4B31CBA8" w14:textId="77777777" w:rsidR="001216FA" w:rsidRDefault="00575260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usage of negative length remaining_len used in copy operation in the function FEC_synchro_exc ()  possibly causing reading out of bounds on certain implementations </w:t>
            </w:r>
          </w:p>
          <w:p w14:paraId="74A284FB" w14:textId="2807411E" w:rsidR="001216FA" w:rsidRDefault="001216FA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Erroneous initialization of FD-CNG handle in case bit-errors are detected </w:t>
            </w:r>
            <w:r w:rsidR="00EB51ED">
              <w:rPr>
                <w:noProof/>
              </w:rPr>
              <w:t>in first frame</w:t>
            </w:r>
            <w:r w:rsidR="00A102BD">
              <w:rPr>
                <w:noProof/>
              </w:rPr>
              <w:t>, causing reading of uninitialized memory</w:t>
            </w:r>
          </w:p>
          <w:p w14:paraId="248A9C7F" w14:textId="2F2E4BBF" w:rsidR="001216FA" w:rsidRDefault="00EB51ED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En</w:t>
            </w:r>
            <w:r w:rsidR="00A102BD">
              <w:rPr>
                <w:noProof/>
              </w:rPr>
              <w:t>d</w:t>
            </w:r>
            <w:r>
              <w:rPr>
                <w:noProof/>
              </w:rPr>
              <w:t>less loop when decoding VoIP input files with less than two frames</w:t>
            </w:r>
          </w:p>
          <w:p w14:paraId="7B6F6CEB" w14:textId="77777777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pre-processed speech, leading to false classification of active speech as inactive</w:t>
            </w:r>
          </w:p>
          <w:p w14:paraId="47244CD1" w14:textId="1DF17CAF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low-level speech signals, leading to false classification of active speech as inactive, as described in S4-210831</w:t>
            </w:r>
          </w:p>
          <w:p w14:paraId="5448F71A" w14:textId="0BFB450D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in case TCX is selected after ACELP concealment using con_tcx() in previous frame due to reset of st-&gt;nbLostCmpt in open_decoder_LPD() in case of bitrate switching, causing glitches in the </w:t>
            </w:r>
            <w:r w:rsidR="00C25171">
              <w:rPr>
                <w:noProof/>
              </w:rPr>
              <w:t xml:space="preserve">audio </w:t>
            </w:r>
            <w:r w:rsidR="000D23D5">
              <w:rPr>
                <w:noProof/>
              </w:rPr>
              <w:t>signal</w:t>
            </w:r>
          </w:p>
          <w:p w14:paraId="4DA7E0A2" w14:textId="61889823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for </w:t>
            </w:r>
            <w:r w:rsidRPr="000D23D5">
              <w:rPr>
                <w:noProof/>
              </w:rPr>
              <w:t>CNG to TCX transitions in case first TCX frame after CNG gets lost</w:t>
            </w:r>
            <w:r>
              <w:rPr>
                <w:noProof/>
              </w:rPr>
              <w:t>, causing glitches in the</w:t>
            </w:r>
            <w:r w:rsidR="00C25171">
              <w:rPr>
                <w:noProof/>
              </w:rPr>
              <w:t xml:space="preserve"> audio</w:t>
            </w:r>
            <w:r>
              <w:rPr>
                <w:noProof/>
              </w:rPr>
              <w:t xml:space="preserve"> signal</w:t>
            </w:r>
          </w:p>
          <w:p w14:paraId="740D5213" w14:textId="44802700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Out of bound shift operations in AVQ index decoding, leading to possible reading of uninitialized memory</w:t>
            </w:r>
          </w:p>
          <w:p w14:paraId="03650F1C" w14:textId="5CC1C26C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buffer update in the buffer st-&gt;old_wtda_swb[] leading to 6-8kHz energy overshoot and discontinuities in the </w:t>
            </w:r>
            <w:r w:rsidR="00C25171">
              <w:rPr>
                <w:noProof/>
              </w:rPr>
              <w:t xml:space="preserve">audio </w:t>
            </w:r>
            <w:r>
              <w:rPr>
                <w:noProof/>
              </w:rPr>
              <w:t>signal, especially in the case of bandwidth switching</w:t>
            </w:r>
          </w:p>
          <w:p w14:paraId="333EDE3F" w14:textId="7AB0E4FE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Potential energy drop in CNG signals, leading to glitches in the signal</w:t>
            </w:r>
          </w:p>
          <w:p w14:paraId="6F4DEA2B" w14:textId="34F6415C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Incorrect buffer update/resampling for HB synthesis for ACELP@12.8kHz to TCX transitions when encoding SWB TBE and decoding at 16 kHz, leading to glitches in the audio signal</w:t>
            </w:r>
          </w:p>
          <w:p w14:paraId="248FE7F8" w14:textId="7103D8AD" w:rsidR="00EB51ED" w:rsidRDefault="000D23D5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pitch value used (12.8 vs. 16 kHz) in ACELP to HQ core switching, leading to glitches in the audio signal</w:t>
            </w:r>
          </w:p>
          <w:p w14:paraId="3FF1E782" w14:textId="7E6FD616" w:rsidR="00EB51ED" w:rsidRDefault="001216FA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</w:t>
            </w:r>
            <w:r w:rsidR="000D23D5">
              <w:rPr>
                <w:noProof/>
              </w:rPr>
              <w:t>o</w:t>
            </w:r>
            <w:r>
              <w:rPr>
                <w:noProof/>
              </w:rPr>
              <w:t>f incorrect last open-loop pitch value in vad_param_updt(), leading to glitches in the audio signal</w:t>
            </w:r>
          </w:p>
          <w:p w14:paraId="5B640A27" w14:textId="50923529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support of rtpdump for bitstream decoding, as described in S4-210571</w:t>
            </w:r>
          </w:p>
          <w:p w14:paraId="140E43DC" w14:textId="06360EA8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Discrepancies between readme-file and commandline help printout</w:t>
            </w:r>
          </w:p>
          <w:p w14:paraId="708AA7DE" w14:textId="41479891" w:rsidR="001E41F3" w:rsidRDefault="001E41F3" w:rsidP="005D26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61A45" w14:textId="679DF593" w:rsidR="005D26D5" w:rsidRDefault="005D26D5" w:rsidP="005D26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issues listed above, as described here:</w:t>
            </w:r>
          </w:p>
          <w:p w14:paraId="0EA5EAD4" w14:textId="13E9EC2C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copying of uninitialized memory to st-&gt;lsp_prevfrm in case of bitrate/bandwidth switching. The changes are located in </w:t>
            </w:r>
            <w:r w:rsidRPr="00A102BD">
              <w:rPr>
                <w:noProof/>
              </w:rPr>
              <w:t>ResetSHBbuffer_Dec_fx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wb_tbe_dec_fx(</w:t>
            </w:r>
            <w:r>
              <w:rPr>
                <w:noProof/>
              </w:rPr>
              <w:t>) and don’t affect bit-exactness on the test vectors.</w:t>
            </w:r>
          </w:p>
          <w:p w14:paraId="0E2E9026" w14:textId="49A0CD3D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using an internal encoder configuration in case of channel-aware mode being used in combination with bitrate switching during inactive DTX frames, possibly causing reading of uninitialized data. The changes are located in </w:t>
            </w:r>
            <w:r w:rsidRPr="00A102BD">
              <w:rPr>
                <w:noProof/>
              </w:rPr>
              <w:t>dtx_fx(</w:t>
            </w:r>
            <w:r>
              <w:rPr>
                <w:noProof/>
              </w:rPr>
              <w:t>) and don’t affect bit-exactness on the test vectors.</w:t>
            </w:r>
          </w:p>
          <w:p w14:paraId="2B5CC012" w14:textId="19E0BB2E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usage of negative length remaining_len used in copy operation in the function FEC_synchro_exc ()  possibly causing reading out of bounds on certain implementations. The changes are located in </w:t>
            </w:r>
            <w:r w:rsidRPr="00A102BD">
              <w:rPr>
                <w:noProof/>
              </w:rPr>
              <w:t>FEC_synchro_exc_fx(</w:t>
            </w:r>
            <w:r>
              <w:rPr>
                <w:noProof/>
              </w:rPr>
              <w:t>) and don’t affect bit-exactness on the test vectors.</w:t>
            </w:r>
          </w:p>
          <w:p w14:paraId="20414A35" w14:textId="59D29C86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sure the FD-CNG handle is always initialized correctly, even in case bit-errors are detected in first frame. The changes are located in </w:t>
            </w:r>
            <w:r w:rsidRPr="00A102BD">
              <w:rPr>
                <w:noProof/>
              </w:rPr>
              <w:t>initFdCngDec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initFdCngCom(</w:t>
            </w:r>
            <w:r>
              <w:rPr>
                <w:noProof/>
              </w:rPr>
              <w:t xml:space="preserve">) and don’t affect bit-exactness on the test vectors. </w:t>
            </w:r>
          </w:p>
          <w:p w14:paraId="03C89AAA" w14:textId="222C8324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Avoid endless loop when decoding VoIP input files with less than two frames by adding corrections to the logic. The changes are located in</w:t>
            </w:r>
            <w:r w:rsidR="008B2541">
              <w:rPr>
                <w:noProof/>
              </w:rPr>
              <w:t xml:space="preserve"> </w:t>
            </w:r>
            <w:r w:rsidR="008B2541" w:rsidRPr="008B2541">
              <w:rPr>
                <w:noProof/>
              </w:rPr>
              <w:t>decodeVoip(</w:t>
            </w:r>
            <w:r w:rsidR="008B2541">
              <w:rPr>
                <w:noProof/>
              </w:rPr>
              <w:t>) and don’t affect bit-exactness on the test vectors.</w:t>
            </w:r>
            <w:r>
              <w:rPr>
                <w:noProof/>
              </w:rPr>
              <w:t xml:space="preserve"> </w:t>
            </w:r>
          </w:p>
          <w:p w14:paraId="41E22334" w14:textId="776F1882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</w:t>
            </w:r>
            <w:r w:rsidR="00A102BD">
              <w:rPr>
                <w:noProof/>
              </w:rPr>
              <w:t xml:space="preserve"> VAD decisions on pre-processed speech, leading to false classification of active speech as inactive</w:t>
            </w:r>
            <w:r>
              <w:rPr>
                <w:noProof/>
              </w:rPr>
              <w:t xml:space="preserve"> by small retuning of affected VAD components. This affects bit-exactess on the test vectors (encoder).</w:t>
            </w:r>
          </w:p>
          <w:p w14:paraId="1B6D6B9E" w14:textId="3943C1D0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B2541">
              <w:rPr>
                <w:noProof/>
              </w:rPr>
              <w:t>mprove</w:t>
            </w:r>
            <w:r>
              <w:rPr>
                <w:noProof/>
              </w:rPr>
              <w:t xml:space="preserve"> VAD decisions on low-level speech signals, leading to false classification of active speech as inactive, as described in S4-210831</w:t>
            </w:r>
            <w:r w:rsidR="008B2541">
              <w:rPr>
                <w:noProof/>
              </w:rPr>
              <w:t xml:space="preserve">. The changes are located in </w:t>
            </w:r>
            <w:r w:rsidR="008B2541" w:rsidRPr="008B2541">
              <w:rPr>
                <w:noProof/>
              </w:rPr>
              <w:t>pre_proc_fx(</w:t>
            </w:r>
            <w:r w:rsidR="008B2541">
              <w:rPr>
                <w:noProof/>
              </w:rPr>
              <w:t xml:space="preserve">) and </w:t>
            </w:r>
            <w:r w:rsidR="008B2541" w:rsidRPr="008B2541">
              <w:rPr>
                <w:noProof/>
              </w:rPr>
              <w:t>init_encoder_fx(</w:t>
            </w:r>
            <w:r w:rsidR="008B2541">
              <w:rPr>
                <w:noProof/>
              </w:rPr>
              <w:t xml:space="preserve">). This affects bit-exactess on the test vectors (encoder). </w:t>
            </w:r>
          </w:p>
          <w:p w14:paraId="4FC64B30" w14:textId="7C0C2C28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window sequences in case TCX is selected after ACELP concealment using con_tcx() in previous frame due to reset of st-&gt;nbLostCmpt in open_decoder_LPD() in case of bitrate switching, causing glitches in the audio signal</w:t>
            </w:r>
            <w:r>
              <w:rPr>
                <w:noProof/>
              </w:rPr>
              <w:t xml:space="preserve">. The changes are loacted in </w:t>
            </w:r>
            <w:r w:rsidRPr="008B2541">
              <w:rPr>
                <w:noProof/>
              </w:rPr>
              <w:t>open_decoder_LPD(</w:t>
            </w:r>
            <w:r>
              <w:rPr>
                <w:noProof/>
              </w:rPr>
              <w:t xml:space="preserve">) and </w:t>
            </w:r>
            <w:r w:rsidRPr="008B2541">
              <w:rPr>
                <w:noProof/>
              </w:rPr>
              <w:t>init_decoder_fx(</w:t>
            </w:r>
            <w:r>
              <w:rPr>
                <w:noProof/>
              </w:rPr>
              <w:t>). This affects bit-exactness on the test vectors (decoder).</w:t>
            </w:r>
          </w:p>
          <w:p w14:paraId="053F5286" w14:textId="1DA9D46F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 xml:space="preserve">rong window sequences for </w:t>
            </w:r>
            <w:r w:rsidR="00A102BD" w:rsidRPr="000D23D5">
              <w:rPr>
                <w:noProof/>
              </w:rPr>
              <w:t>CNG to TCX transitions in case first TCX frame after CNG gets lost</w:t>
            </w:r>
            <w:r w:rsidR="00A102BD">
              <w:rPr>
                <w:noProof/>
              </w:rPr>
              <w:t>, causing glitches in the audio signal</w:t>
            </w:r>
            <w:r>
              <w:rPr>
                <w:noProof/>
              </w:rPr>
              <w:t xml:space="preserve">. The changes are located in the bitstream parsing fuctions dec_prm() and where the sequence is applied in </w:t>
            </w:r>
            <w:r w:rsidRPr="008B2541">
              <w:rPr>
                <w:noProof/>
              </w:rPr>
              <w:t>decoder_tcx(</w:t>
            </w:r>
            <w:r>
              <w:rPr>
                <w:noProof/>
              </w:rPr>
              <w:t>). This affects bit-exactness on the test vectors (decoder).</w:t>
            </w:r>
          </w:p>
          <w:p w14:paraId="694D893D" w14:textId="23EB9148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Prevent o</w:t>
            </w:r>
            <w:r w:rsidR="00A102BD">
              <w:rPr>
                <w:noProof/>
              </w:rPr>
              <w:t>ut of bound shift operations in AVQ index decoding, leading to possible reading of uninitialized memory</w:t>
            </w:r>
            <w:r>
              <w:rPr>
                <w:noProof/>
              </w:rPr>
              <w:t xml:space="preserve">. The changes are located in </w:t>
            </w:r>
            <w:r w:rsidR="00BF2359" w:rsidRPr="00BF2359">
              <w:rPr>
                <w:noProof/>
              </w:rPr>
              <w:t>re8_decode_base_index_fx(</w:t>
            </w:r>
            <w:r w:rsidR="00BF2359">
              <w:rPr>
                <w:noProof/>
              </w:rPr>
              <w:t>). This affects bit-exactness on the test vectors (decoder).</w:t>
            </w:r>
          </w:p>
          <w:p w14:paraId="4D682CA2" w14:textId="77777777" w:rsidR="00480F39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buffer update in the buffer st-&gt;old_wtda_swb[] leading to 6-8kHz energy overshoot and discontinuities in the audio signal, especially in the case of bandwidth switching</w:t>
            </w:r>
            <w:r>
              <w:rPr>
                <w:noProof/>
              </w:rPr>
              <w:t xml:space="preserve">. The changes are </w:t>
            </w:r>
            <w:r>
              <w:rPr>
                <w:noProof/>
              </w:rPr>
              <w:lastRenderedPageBreak/>
              <w:t xml:space="preserve">located in </w:t>
            </w:r>
            <w:r w:rsidRPr="00BF2359">
              <w:rPr>
                <w:noProof/>
              </w:rPr>
              <w:t>swb_pre_proc_fx(</w:t>
            </w:r>
            <w:r>
              <w:rPr>
                <w:noProof/>
              </w:rPr>
              <w:t>). This affects bit-exactness on the test vectors (encoder).</w:t>
            </w:r>
          </w:p>
          <w:p w14:paraId="59C09D4A" w14:textId="671AC4A1" w:rsidR="00A102BD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80F39">
              <w:rPr>
                <w:noProof/>
              </w:rPr>
              <w:t>Avoid</w:t>
            </w:r>
            <w:r w:rsidR="00A102BD" w:rsidRPr="00480F39">
              <w:rPr>
                <w:noProof/>
              </w:rPr>
              <w:t xml:space="preserve"> energy drop in CNG signals, leading to glitches in the signal</w:t>
            </w:r>
            <w:r w:rsidRPr="00480F39">
              <w:rPr>
                <w:noProof/>
              </w:rPr>
              <w:t xml:space="preserve">. This is a follow-up on </w:t>
            </w:r>
            <w:r w:rsidR="00480F39" w:rsidRPr="00480F39">
              <w:rPr>
                <w:noProof/>
              </w:rPr>
              <w:t>the CRs brought at SA4#109-e (Handling of possibly corrupt SID frames in AMR-WB IO/EVS decoder</w:t>
            </w:r>
            <w:r w:rsidR="00480F39">
              <w:rPr>
                <w:noProof/>
              </w:rPr>
              <w:t>), and addresses a regression introduced then by additional tuning. This affects bit-exactness on the test vectors (encoder, decoder).</w:t>
            </w:r>
          </w:p>
          <w:p w14:paraId="4D5F0E40" w14:textId="45092184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buffer update/resampling for HB synthesis for ACELP@12.8kHz to TCX transitions when encoding SWB TBE and decoding at 16 kHz,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480F39">
              <w:rPr>
                <w:noProof/>
              </w:rPr>
              <w:t>evs_dec_fx(</w:t>
            </w:r>
            <w:r>
              <w:rPr>
                <w:noProof/>
              </w:rPr>
              <w:t xml:space="preserve">) and </w:t>
            </w:r>
            <w:r w:rsidRPr="00480F39">
              <w:rPr>
                <w:noProof/>
              </w:rPr>
              <w:t>GenTransition_fx(</w:t>
            </w:r>
            <w:r>
              <w:rPr>
                <w:noProof/>
              </w:rPr>
              <w:t>). This affects bit-exactness of the test vectors (decoder).</w:t>
            </w:r>
          </w:p>
          <w:p w14:paraId="52B29C71" w14:textId="21B5584C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pitch value used (12.8 vs. 16 kHz) in ACELP to HQ core switching, leading to glitches in the audio signal</w:t>
            </w:r>
            <w:r>
              <w:rPr>
                <w:noProof/>
              </w:rPr>
              <w:t xml:space="preserve">. The changes are loacted in </w:t>
            </w:r>
            <w:r w:rsidRPr="00480F39">
              <w:rPr>
                <w:noProof/>
              </w:rPr>
              <w:t>acelp_core_switch_enc_fx(</w:t>
            </w:r>
            <w:r>
              <w:rPr>
                <w:noProof/>
              </w:rPr>
              <w:t>). This affects bit-exactness of the test vectors (encoder).</w:t>
            </w:r>
          </w:p>
          <w:p w14:paraId="0C1FD1DD" w14:textId="3A0E85A6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last open-loop pitch value</w:t>
            </w:r>
            <w:r>
              <w:rPr>
                <w:noProof/>
              </w:rPr>
              <w:t xml:space="preserve"> used</w:t>
            </w:r>
            <w:r w:rsidR="00A102BD">
              <w:rPr>
                <w:noProof/>
              </w:rPr>
              <w:t xml:space="preserve"> in vad_param_updt(),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6A1268">
              <w:rPr>
                <w:noProof/>
              </w:rPr>
              <w:t>vad_param_updt_fx(</w:t>
            </w:r>
            <w:r>
              <w:rPr>
                <w:noProof/>
              </w:rPr>
              <w:t xml:space="preserve">) + calling functions and don’t affect bit-exactness on the test vectors. </w:t>
            </w:r>
          </w:p>
          <w:p w14:paraId="6439D2C3" w14:textId="77777777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</w:t>
            </w:r>
            <w:r w:rsidR="00A102BD">
              <w:rPr>
                <w:noProof/>
              </w:rPr>
              <w:t>issing support of rtpdump for bitstream decoding, as described in S4-210571</w:t>
            </w:r>
            <w:r>
              <w:rPr>
                <w:noProof/>
              </w:rPr>
              <w:t xml:space="preserve"> as additional functionality. This doesn’t affect any existing mode or bit-exactness on the test vectors.</w:t>
            </w:r>
          </w:p>
          <w:p w14:paraId="31C656EC" w14:textId="173EAC4D" w:rsidR="001E41F3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d</w:t>
            </w:r>
            <w:r w:rsidR="00A102BD">
              <w:rPr>
                <w:noProof/>
              </w:rPr>
              <w:t>iscrepancies between readme-file and commandline help printout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B9318" w:rsidR="001E41F3" w:rsidRDefault="006A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Severe issues for the deployed codec, incl. reading of unintialized memory or out-of-bound, leading to possibly crashes and glitches in the audio signal.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57643" w14:textId="2C2F2892" w:rsidR="003879BC" w:rsidRPr="003879BC" w:rsidRDefault="003879BC" w:rsidP="00387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Electronic attachment to 26.442, specifically:</w:t>
            </w:r>
          </w:p>
          <w:p w14:paraId="1A377A1A" w14:textId="548782E5" w:rsidR="00F91567" w:rsidRPr="003879BC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3879BC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c-code/EVS_dec.exe</w:t>
            </w:r>
          </w:p>
          <w:p w14:paraId="192683BD" w14:textId="7E4A20B2" w:rsidR="00F91567" w:rsidRPr="003879BC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3879BC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c-code/EVS_cod.exe</w:t>
            </w:r>
          </w:p>
          <w:p w14:paraId="136EC9E3" w14:textId="54F01A8D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Workspace_msvc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evs_dec.vcxproj</w:t>
            </w:r>
            <w:proofErr w:type="spellEnd"/>
          </w:p>
          <w:p w14:paraId="1C43C58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bitstream_fx.c</w:t>
            </w:r>
            <w:proofErr w:type="spellEnd"/>
          </w:p>
          <w:p w14:paraId="6EFECC5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cnst_fx.h</w:t>
            </w:r>
            <w:proofErr w:type="spellEnd"/>
          </w:p>
          <w:p w14:paraId="3FF26486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core_com_config_fx.c</w:t>
            </w:r>
            <w:proofErr w:type="spellEnd"/>
          </w:p>
          <w:p w14:paraId="51073BA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disclaimer.c</w:t>
            </w:r>
            <w:proofErr w:type="spellEnd"/>
          </w:p>
          <w:p w14:paraId="1D8745E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fd_cng_com.c</w:t>
            </w:r>
            <w:proofErr w:type="spellEnd"/>
          </w:p>
          <w:p w14:paraId="6990EA5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prot_fx.h</w:t>
            </w:r>
            <w:proofErr w:type="spellEnd"/>
          </w:p>
          <w:p w14:paraId="777B9D8A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residu_fx.c</w:t>
            </w:r>
            <w:proofErr w:type="spellEnd"/>
          </w:p>
          <w:p w14:paraId="5C57BA55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EvsRXlib.c</w:t>
            </w:r>
            <w:proofErr w:type="spellEnd"/>
          </w:p>
          <w:p w14:paraId="2C942AD1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EvsRXlib.h</w:t>
            </w:r>
            <w:proofErr w:type="spellEnd"/>
          </w:p>
          <w:p w14:paraId="4B3B68E5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FEC_adapt_codebook_fx.c</w:t>
            </w:r>
            <w:proofErr w:type="spellEnd"/>
          </w:p>
          <w:p w14:paraId="4133F24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cng_dec_fx.c</w:t>
            </w:r>
            <w:proofErr w:type="spellEnd"/>
          </w:p>
          <w:p w14:paraId="00E28CE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core_dec_init.c</w:t>
            </w:r>
            <w:proofErr w:type="spellEnd"/>
          </w:p>
          <w:p w14:paraId="0E43234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dec_LPD.c</w:t>
            </w:r>
            <w:proofErr w:type="spellEnd"/>
          </w:p>
          <w:p w14:paraId="40AC18B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dec_prm.c</w:t>
            </w:r>
            <w:proofErr w:type="spellEnd"/>
          </w:p>
          <w:p w14:paraId="253D920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dec_tcx.c</w:t>
            </w:r>
            <w:proofErr w:type="spellEnd"/>
          </w:p>
          <w:p w14:paraId="4618728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evs_dec_fx.c</w:t>
            </w:r>
            <w:proofErr w:type="spellEnd"/>
          </w:p>
          <w:p w14:paraId="32EEB0A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evs_rtp_payload.c</w:t>
            </w:r>
            <w:proofErr w:type="spellEnd"/>
          </w:p>
          <w:p w14:paraId="09FB1FE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evs_rtp_payload.h</w:t>
            </w:r>
            <w:proofErr w:type="spellEnd"/>
          </w:p>
          <w:p w14:paraId="0203ADB9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lib_dec</w:t>
            </w:r>
            <w:proofErr w:type="spellEnd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fd_cng_dec.c</w:t>
            </w:r>
            <w:proofErr w:type="spellEnd"/>
          </w:p>
          <w:p w14:paraId="622C4CA6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init_dec_fx.c</w:t>
            </w:r>
            <w:proofErr w:type="spellEnd"/>
          </w:p>
          <w:p w14:paraId="5885703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io_dec_fx.c</w:t>
            </w:r>
            <w:proofErr w:type="spellEnd"/>
          </w:p>
          <w:p w14:paraId="122F051D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/jbm_jb4sb.h</w:t>
            </w:r>
          </w:p>
          <w:p w14:paraId="30E3EB2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lead_deindexing_fx.c</w:t>
            </w:r>
            <w:proofErr w:type="spellEnd"/>
          </w:p>
          <w:p w14:paraId="32C1D552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lib_dec</w:t>
            </w:r>
            <w:proofErr w:type="spellEnd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rtpdump.c</w:t>
            </w:r>
            <w:proofErr w:type="spellEnd"/>
          </w:p>
          <w:p w14:paraId="51217890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lib_dec</w:t>
            </w:r>
            <w:proofErr w:type="spellEnd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rtpdump.h</w:t>
            </w:r>
            <w:proofErr w:type="spellEnd"/>
          </w:p>
          <w:p w14:paraId="0C1B1AF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stat_dec_fx.h</w:t>
            </w:r>
            <w:proofErr w:type="spellEnd"/>
          </w:p>
          <w:p w14:paraId="06E6F3E4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lastRenderedPageBreak/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swb_tbe_dec_fx.c</w:t>
            </w:r>
            <w:proofErr w:type="spellEnd"/>
          </w:p>
          <w:p w14:paraId="65272A1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voip_client.c</w:t>
            </w:r>
            <w:proofErr w:type="spellEnd"/>
          </w:p>
          <w:p w14:paraId="2A86EAB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SNR_calc.c</w:t>
            </w:r>
            <w:proofErr w:type="spellEnd"/>
          </w:p>
          <w:p w14:paraId="14E7E61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acelp_core_enc_fx.c</w:t>
            </w:r>
            <w:proofErr w:type="spellEnd"/>
          </w:p>
          <w:p w14:paraId="1F73F31A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acelp_core_switch_enc_fx.c</w:t>
            </w:r>
            <w:proofErr w:type="spellEnd"/>
          </w:p>
          <w:p w14:paraId="3E41FCFE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amr_wb_enc_fx.c</w:t>
            </w:r>
            <w:proofErr w:type="spellEnd"/>
          </w:p>
          <w:p w14:paraId="0493803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cng_enc_fx.c</w:t>
            </w:r>
            <w:proofErr w:type="spellEnd"/>
          </w:p>
          <w:p w14:paraId="29AB16C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comvad_decision.c</w:t>
            </w:r>
            <w:proofErr w:type="spellEnd"/>
          </w:p>
          <w:p w14:paraId="239489E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core_enc_ol.c</w:t>
            </w:r>
            <w:proofErr w:type="spellEnd"/>
          </w:p>
          <w:p w14:paraId="147A7D8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dtx_fx.c</w:t>
            </w:r>
            <w:proofErr w:type="spellEnd"/>
          </w:p>
          <w:p w14:paraId="3A2EFA3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enc_acelp_tcx_main.c</w:t>
            </w:r>
            <w:proofErr w:type="spellEnd"/>
          </w:p>
          <w:p w14:paraId="3740E23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energy.c</w:t>
            </w:r>
            <w:proofErr w:type="spellEnd"/>
          </w:p>
          <w:p w14:paraId="4F3375EE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evs_enc_fx.c</w:t>
            </w:r>
            <w:proofErr w:type="spellEnd"/>
          </w:p>
          <w:p w14:paraId="0440016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init_enc_fx.c</w:t>
            </w:r>
            <w:proofErr w:type="spellEnd"/>
          </w:p>
          <w:p w14:paraId="2682B35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io_enc_fx.c</w:t>
            </w:r>
            <w:proofErr w:type="spellEnd"/>
          </w:p>
          <w:p w14:paraId="7F280D0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pre_proc_fx.c</w:t>
            </w:r>
            <w:proofErr w:type="spellEnd"/>
          </w:p>
          <w:p w14:paraId="3E88339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stat_enc_fx.h</w:t>
            </w:r>
            <w:proofErr w:type="spellEnd"/>
          </w:p>
          <w:p w14:paraId="0A2EDE6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swb_pre_proc_fx.c</w:t>
            </w:r>
            <w:proofErr w:type="spellEnd"/>
          </w:p>
          <w:p w14:paraId="4315D22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vad_param_updt_fx.c</w:t>
            </w:r>
            <w:proofErr w:type="spellEnd"/>
          </w:p>
          <w:p w14:paraId="372C14BC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c-code/readme.txt</w:t>
            </w:r>
          </w:p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5DEB9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26.443</w:t>
            </w:r>
            <w:r w:rsidR="00363D41">
              <w:rPr>
                <w:noProof/>
              </w:rPr>
              <w:t xml:space="preserve"> CR003</w:t>
            </w:r>
            <w:r w:rsidR="00753F43">
              <w:rPr>
                <w:noProof/>
              </w:rPr>
              <w:t>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8CE06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94098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26.444</w:t>
            </w:r>
            <w:r>
              <w:rPr>
                <w:noProof/>
              </w:rPr>
              <w:t xml:space="preserve"> CR</w:t>
            </w:r>
            <w:r w:rsidR="00363D41">
              <w:rPr>
                <w:noProof/>
              </w:rPr>
              <w:t>003</w:t>
            </w:r>
            <w:r w:rsidR="00753F43">
              <w:rPr>
                <w:noProof/>
              </w:rPr>
              <w:t>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05283A" w:rsidR="001E41F3" w:rsidRDefault="00097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F393C1" w:rsidR="008863B9" w:rsidRDefault="00B10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Corrected various formal issues in CR form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77777777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code change 1</w:t>
      </w:r>
    </w:p>
    <w:p w14:paraId="0C137E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26442-g20/c-code/Workspace_msvc/evs_dec.vcxproj 26442-g30/c-code/Workspace_msvc/evs_dec.vcxproj</w:t>
      </w:r>
    </w:p>
    <w:p w14:paraId="62F8FF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--- 26442-g20/c-code/Workspace_msvc/evs_dec.vcxproj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16:35:41.000000000 +0200</w:t>
      </w:r>
    </w:p>
    <w:p w14:paraId="0569BE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+++ 26442-g30/c-code/Workspace_msvc/evs_dec.vcxproj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16:47:59.316425000 +0200</w:t>
      </w:r>
    </w:p>
    <w:p w14:paraId="44D019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@@ -190,6 +190,7 @@</w:t>
      </w:r>
    </w:p>
    <w:p w14:paraId="7E758C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Include="..\lib_dec\er_util.c" /&gt;</w:t>
      </w:r>
    </w:p>
    <w:p w14:paraId="7E95A9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Include="..\lib_dec\EvsRXlib.c" /&gt;</w:t>
      </w:r>
    </w:p>
    <w:p w14:paraId="4E96EF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Include="..\lib_dec\evs_dec_fx.c" /&gt;</w:t>
      </w:r>
    </w:p>
    <w:p w14:paraId="0F7F1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Include="..\lib_dec\evs_rtp_payload.c" /&gt;</w:t>
      </w:r>
    </w:p>
    <w:p w14:paraId="1ADED7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Include="..\lib_dec\fd_cng_dec.c" /&gt;</w:t>
      </w:r>
    </w:p>
    <w:p w14:paraId="71F98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Include="..\lib_dec\FEC_adapt_codebook_fx.c" /&gt;</w:t>
      </w:r>
    </w:p>
    <w:p w14:paraId="0D5AC0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Include="..\lib_dec\FEC_clas_estim_fx.c" /&gt;</w:t>
      </w:r>
    </w:p>
    <w:p w14:paraId="6D9547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-241,6 +242,7 @@</w:t>
      </w:r>
    </w:p>
    <w:p w14:paraId="12E6D5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Include="..\lib_dec\re8_dec_fx.c" /&gt;</w:t>
      </w:r>
    </w:p>
    <w:p w14:paraId="3C90AB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Include="..\lib_dec\rom_dec_fx.c" /&gt;</w:t>
      </w:r>
    </w:p>
    <w:p w14:paraId="150B96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Include="..\lib_dec\rst_dec_fx.c" /&gt;</w:t>
      </w:r>
    </w:p>
    <w:p w14:paraId="78AC06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Include="..\lib_dec\rtpdump.c" /&gt;</w:t>
      </w:r>
    </w:p>
    <w:p w14:paraId="7A8FD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Include="..\lib_dec\stat_noise_uv_dec_fx.c" /&gt;</w:t>
      </w:r>
    </w:p>
    <w:p w14:paraId="7BADC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Include="..\lib_dec\swb_bwe_dec_fx.c" /&gt;</w:t>
      </w:r>
    </w:p>
    <w:p w14:paraId="55DA45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Include="..\lib_dec\swb_bwe_dec_hr_fx.c" /&gt;</w:t>
      </w:r>
    </w:p>
    <w:p w14:paraId="3197D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-263,6 +265,7 @@</w:t>
      </w:r>
    </w:p>
    <w:p w14:paraId="29EDB1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1EAE3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Include="..\lib_dec\basop_util_jbm.h" /&gt;</w:t>
      </w:r>
    </w:p>
    <w:p w14:paraId="1C280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Include="..\lib_dec\EvsRXlib.h" /&gt;</w:t>
      </w:r>
    </w:p>
    <w:p w14:paraId="4767AB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Include="..\lib_dec\evs_rtp_payload.h" /&gt;</w:t>
      </w:r>
    </w:p>
    <w:p w14:paraId="6F25A4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Include="..\lib_dec\jbm_jb4sb.h" /&gt;</w:t>
      </w:r>
    </w:p>
    <w:p w14:paraId="1230A8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Include="..\lib_dec\jbm_jb4_circularbuffer.h" /&gt;</w:t>
      </w:r>
    </w:p>
    <w:p w14:paraId="6FC9FB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Include="..\lib_dec\jbm_jb4_inputbuffer.h" /&gt;</w:t>
      </w:r>
    </w:p>
    <w:p w14:paraId="32C31F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-271,6 +274,7 @@</w:t>
      </w:r>
    </w:p>
    <w:p w14:paraId="028CA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&lt;ClInclude Include="..\lib_dec\jbm_pcmdsp_fifo.h" /&gt;</w:t>
      </w:r>
    </w:p>
    <w:p w14:paraId="68D39B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Include="..\lib_dec\jbm_pcmdsp_similarityestimation.h" /&gt;</w:t>
      </w:r>
    </w:p>
    <w:p w14:paraId="18EE4B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Include="..\lib_dec\rom_dec_fx.h" /&gt;</w:t>
      </w:r>
    </w:p>
    <w:p w14:paraId="08D1A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Include="..\lib_dec\rtpdump.h" /&gt;</w:t>
      </w:r>
    </w:p>
    <w:p w14:paraId="6EE7EA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Include="..\lib_dec\stat_dec_fx.h" /&gt;</w:t>
      </w:r>
    </w:p>
    <w:p w14:paraId="521AB9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&lt;/ItemGroup&gt;</w:t>
      </w:r>
    </w:p>
    <w:p w14:paraId="665B02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4C698C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26442-g20/c-code/lib_com/bitstream_fx.c 26442-g30/c-code/lib_com/bitstream_fx.c</w:t>
      </w:r>
    </w:p>
    <w:p w14:paraId="085222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--- 26442-g20/c-code/lib_com/bitstream_fx.c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16:35:16.000000000 +0200</w:t>
      </w:r>
    </w:p>
    <w:p w14:paraId="520CB2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+++ 26442-g30/c-code/lib_com/bitstream_fx.c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16:48:00.416384000 +0200</w:t>
      </w:r>
    </w:p>
    <w:p w14:paraId="4C1AC8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-1430,8 +1430,7 @@</w:t>
      </w:r>
    </w:p>
    <w:p w14:paraId="3A9DC8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sum += (pt_stream[k] == G192_BIN1);/*   check of 35 zeroes, 35 ones   */</w:t>
      </w:r>
    </w:p>
    <w:p w14:paraId="5213B6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95EE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sum == 0 )</w:t>
      </w:r>
    </w:p>
    <w:p w14:paraId="293CA0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5E0D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all zeros  */</w:t>
      </w:r>
    </w:p>
    <w:p w14:paraId="6D41F5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  /* all zeros  */</w:t>
      </w:r>
    </w:p>
    <w:p w14:paraId="16700C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sid_upd_bad = 1;   /* initial signal as corrupt (BER likley)  */</w:t>
      </w:r>
    </w:p>
    <w:p w14:paraId="639A22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B2A14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8669B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-1564,6 +1563,204 @@</w:t>
      </w:r>
    </w:p>
    <w:p w14:paraId="63640D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0693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572F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BB5D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2B01F2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read_indices_mime_handle_dtx()</w:t>
      </w:r>
    </w:p>
    <w:p w14:paraId="04C39E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5F9C28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Handle DTX for MIME and RTP_DUMP decoding.</w:t>
      </w:r>
    </w:p>
    <w:p w14:paraId="04D5B8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Returns the actual total_brate.</w:t>
      </w:r>
    </w:p>
    <w:p w14:paraId="1606AA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18BA6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57D5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Word32 read_indices_mime_handle_dtx(</w:t>
      </w:r>
    </w:p>
    <w:p w14:paraId="3EA7E4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Decoder_State_fx *st,</w:t>
      </w:r>
    </w:p>
    <w:p w14:paraId="49FAB1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317D4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2F6824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total_brate,</w:t>
      </w:r>
    </w:p>
    <w:p w14:paraId="4954E5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sti,</w:t>
      </w:r>
    </w:p>
    <w:p w14:paraId="58F85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speech_lost,</w:t>
      </w:r>
    </w:p>
    <w:p w14:paraId="4A2C8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no_data</w:t>
      </w:r>
    </w:p>
    <w:p w14:paraId="2A8DF3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22BB50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7159A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curr_ft_good_sp = 0;</w:t>
      </w:r>
    </w:p>
    <w:p w14:paraId="62DC09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speech_bad = 0;</w:t>
      </w:r>
    </w:p>
    <w:p w14:paraId="2E697D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sid_upd_bad = 0, sid_update = 0;</w:t>
      </w:r>
    </w:p>
    <w:p w14:paraId="20113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amrwb_sid_first = 0;  /* derived from sti  SID_FIRST indicator in AMRWB payload */</w:t>
      </w:r>
    </w:p>
    <w:p w14:paraId="4FC3B2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1917C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keep st-&gt;CNG , st_bfi and total_brate  updated  for proper synthesis in DTX and FER  */</w:t>
      </w:r>
    </w:p>
    <w:p w14:paraId="657172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SID_2k40 )</w:t>
      </w:r>
    </w:p>
    <w:p w14:paraId="4C51B8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6162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!= 1 )   /* so  far derived from q bit in AMRWB/AMRWBIO cases   */</w:t>
      </w:r>
    </w:p>
    <w:p w14:paraId="4B27E0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3E6A4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curr_ft_good_sp = 1;</w:t>
      </w:r>
    </w:p>
    <w:p w14:paraId="523379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BCA0D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16E2E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0730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handle q_bit and  lost_sp  clash ,  assume worst case  */</w:t>
      </w:r>
    </w:p>
    <w:p w14:paraId="0DD46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speech_lost != 0 )  /*  overrides  a good q_bit */</w:t>
      </w:r>
    </w:p>
    <w:p w14:paraId="286701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2AAD8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curr_ft_good_sp = 0;</w:t>
      </w:r>
    </w:p>
    <w:p w14:paraId="3F46FA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     = 1;     /* override  qbit */</w:t>
      </w:r>
    </w:p>
    <w:p w14:paraId="20F96D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BF6A4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0249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now_bfi_fx has been set based on q_bit and ToC fields */</w:t>
      </w:r>
    </w:p>
    <w:p w14:paraId="77765D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2DF5D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111A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SID_UPDATE check */</w:t>
      </w:r>
    </w:p>
    <w:p w14:paraId="11293E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if( total_brate == SID_1k75 || total_brate == SID_2k40 )</w:t>
      </w:r>
    </w:p>
    <w:p w14:paraId="76413D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FF066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== 0 )</w:t>
      </w:r>
    </w:p>
    <w:p w14:paraId="048949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1D21E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typically from q bit  */</w:t>
      </w:r>
    </w:p>
    <w:p w14:paraId="14F4A0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sid_update = 1;</w:t>
      </w:r>
    </w:p>
    <w:p w14:paraId="07C2E1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A449C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1542A2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85754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/* may happen in saving from e.g. a CS-connection */</w:t>
      </w:r>
    </w:p>
    <w:p w14:paraId="0952B2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49F9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A1024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858DD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0 &amp;&amp; sti == 0 )</w:t>
      </w:r>
    </w:p>
    <w:p w14:paraId="24484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485A0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)</w:t>
      </w:r>
    </w:p>
    <w:p w14:paraId="157C8B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60480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        /*  corrupt sid_first, signaled as bad sid  */</w:t>
      </w:r>
    </w:p>
    <w:p w14:paraId="55BF4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6A5B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3F0578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FF268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amrwb_sid_first =  1;     /* 1-sti  */</w:t>
      </w:r>
    </w:p>
    <w:p w14:paraId="219EC0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24EA0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D6A1A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A90F5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sid_upd_bad != 0 &amp;&amp; (</w:t>
      </w:r>
    </w:p>
    <w:p w14:paraId="56350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(isAMRWB_IOmode != 0 &amp;&amp; st-&gt;Opt_AMR_WB_fx==0 )  || /* switch to    AMRWBIO */</w:t>
      </w:r>
    </w:p>
    <w:p w14:paraId="4C9EA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(isAMRWB_IOmode != 1 &amp;&amp; st-&gt;Opt_AMR_WB_fx==1)      /* switch from  AMRWBIO */</w:t>
      </w:r>
    </w:p>
    <w:p w14:paraId="7E300A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) )</w:t>
      </w:r>
    </w:p>
    <w:p w14:paraId="140C75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D0A45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do not allow a normal start of  CNG synthesis if this SID(with BER or FER) is a switch to/from AMRWBIO  */</w:t>
      </w:r>
    </w:p>
    <w:p w14:paraId="4E29B9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sid_upd_bad = 0; /* revert this detection due to AMRWBIO/EVS mode switch */</w:t>
      </w:r>
    </w:p>
    <w:p w14:paraId="31BDDE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0;</w:t>
      </w:r>
    </w:p>
    <w:p w14:paraId="5C0168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no_data     = 1;</w:t>
      </w:r>
    </w:p>
    <w:p w14:paraId="3D13A0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 st-&gt;bfi_fx==1); /* bfi stays 1 */</w:t>
      </w:r>
    </w:p>
    <w:p w14:paraId="34EF84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3C5F5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C58B7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&amp;&amp; st-&gt;bfi_fx == 1 )  /* typically from q bit  */</w:t>
      </w:r>
    </w:p>
    <w:p w14:paraId="327F71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E3532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speech_bad = 1;    /* initial assumption,   CNG synt state decides what to actually do */</w:t>
      </w:r>
    </w:p>
    <w:p w14:paraId="39D3B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0B028C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frame types decoded */</w:t>
      </w:r>
    </w:p>
    <w:p w14:paraId="7BD07A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800CC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 update CNG synthesis state */</w:t>
      </w:r>
    </w:p>
    <w:p w14:paraId="21C518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 Decoder can only  enter CNG-synthesis  for  CNG frame types (sid_upd,  sid_bad, sid_first) */</w:t>
      </w:r>
    </w:p>
    <w:p w14:paraId="215138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st-&gt;CNG_fx != 0 )</w:t>
      </w:r>
    </w:p>
    <w:p w14:paraId="43E357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3A1B4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We were in CNG synthesis  */</w:t>
      </w:r>
    </w:p>
    <w:p w14:paraId="6D949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curr_ft_good_sp != 0  )</w:t>
      </w:r>
    </w:p>
    <w:p w14:paraId="7906BA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23357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only a good speech frame makes decoder leave CNG synthesis */</w:t>
      </w:r>
    </w:p>
    <w:p w14:paraId="56B1E5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st-&gt;CNG_fx = 0;</w:t>
      </w:r>
    </w:p>
    <w:p w14:paraId="01BF66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6BFA9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1C48C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0C4347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C175A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 We were in SPEECH synthesis  */</w:t>
      </w:r>
    </w:p>
    <w:p w14:paraId="76F940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 only a received SID frame can make the decoder enter into CNG synthesis  */</w:t>
      </w:r>
    </w:p>
    <w:p w14:paraId="53262C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amrwb_sid_first || sid_update || sid_upd_bad )</w:t>
      </w:r>
    </w:p>
    <w:p w14:paraId="7A780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AEA66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st-&gt;CNG_fx = 1;</w:t>
      </w:r>
    </w:p>
    <w:p w14:paraId="3D6DBE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62DC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4B559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C3F7D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Now modify bfi flag for the  decoder's  SPEECH/CNG synthesis logic  */</w:t>
      </w:r>
    </w:p>
    <w:p w14:paraId="7ABE5D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in SPEECH synthesis, make sure to activate speech plc for a received no_data frame,</w:t>
      </w:r>
    </w:p>
    <w:p w14:paraId="742669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 no_data frames may be injected by the network or by the dejitter buffer   */</w:t>
      </w:r>
    </w:p>
    <w:p w14:paraId="00B4A3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modify bfi_flag to stay/move into the correct decoder PLC section  */</w:t>
      </w:r>
    </w:p>
    <w:p w14:paraId="2CF425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(st-&gt;CNG_fx == 0)  &amp;&amp;  ( no_data != 0 )  )</w:t>
      </w:r>
    </w:p>
    <w:p w14:paraId="2D583C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D25DB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treat no_data received in speech synthesis as  SP_LOST frames, SPEECH PLC code will now become active */</w:t>
      </w:r>
    </w:p>
    <w:p w14:paraId="205DC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= 1;</w:t>
      </w:r>
    </w:p>
    <w:p w14:paraId="486CF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total_brate= 0;    always zero for no_data */</w:t>
      </w:r>
    </w:p>
    <w:p w14:paraId="177110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9A05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C690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in CNG  */</w:t>
      </w:r>
    </w:p>
    <w:p w14:paraId="4EAFE9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handle bad speech frame(and bad sid frame) in the decoders CNG synthesis settings pair (total_brate, bfi)  */</w:t>
      </w:r>
    </w:p>
    <w:p w14:paraId="4DA8C8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 st-&gt;CNG_fx != 0 &amp;&amp; ( speech_bad || speech_lost || no_data ))  || /* SP_BAD or SPEECH_LOST)   --&gt; stay in CNG */</w:t>
      </w:r>
    </w:p>
    <w:p w14:paraId="5F1209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sid_upd_bad )                                                 /* SID_UPD_BAD               --&gt; start/stay  CNG   */</w:t>
      </w:r>
    </w:p>
    <w:p w14:paraId="520934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640E3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    = 0;   /* mark as good to not start speech PLC */</w:t>
      </w:r>
    </w:p>
    <w:p w14:paraId="425B2F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0;   /* this zeroing needed  for  speech_bad, sid_bad frames */</w:t>
      </w:r>
    </w:p>
    <w:p w14:paraId="3F3710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E9089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04FD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C6DF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now  bfi, total_brate are set by RX-DTX handler::</w:t>
      </w:r>
    </w:p>
    <w:p w14:paraId="60E085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bfi==0, total_brate!=0    cng or speech pending  bitrate</w:t>
      </w:r>
    </w:p>
    <w:p w14:paraId="2063F5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bfi==0, total_brate==0    cng will continue or start(sid_first, sid_bad)</w:t>
      </w:r>
    </w:p>
    <w:p w14:paraId="35CF5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bfi==1, total_brate!=0    speech plc</w:t>
      </w:r>
    </w:p>
    <w:p w14:paraId="6F7FB2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bfi==1, total_brate==0 ,  speech plc</w:t>
      </w:r>
    </w:p>
    <w:p w14:paraId="10ECB4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*/</w:t>
      </w:r>
    </w:p>
    <w:p w14:paraId="63D54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4EC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E935A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handle available AMRWB/AMRWBIO MIME header ToC rate-info at startup   */</w:t>
      </w:r>
    </w:p>
    <w:p w14:paraId="6607C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 ( st-&gt;bfi_fx == 1 &amp;&amp; st-&gt;ini_frame_fx == 0) &amp;&amp;</w:t>
      </w:r>
    </w:p>
    <w:p w14:paraId="52C257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( (st-&gt;amrwb_rfc4867_flag != 0)  || (st-&gt;amrwb_rfc4867_flag == 0 &amp;&amp; isAMRWB_IOmode != 0  )) )  /*AMRWB ToC */</w:t>
      </w:r>
    </w:p>
    <w:p w14:paraId="04A5BD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57110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Word32 init_rate;</w:t>
      </w:r>
    </w:p>
    <w:p w14:paraId="3D9ED3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2005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init_rate = total_brate;       /* default , may have been modified from original ToC value */</w:t>
      </w:r>
    </w:p>
    <w:p w14:paraId="1482FA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(speech_lost !=0 || no_data != 0 )</w:t>
      </w:r>
    </w:p>
    <w:p w14:paraId="7FD869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C4641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init_rate =  ACELP_12k65;  /* make sure the decoder starts up in a selected AMRWB mode */</w:t>
      </w:r>
    </w:p>
    <w:p w14:paraId="1E581A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50C4B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if( speech_bad !=0  )</w:t>
      </w:r>
    </w:p>
    <w:p w14:paraId="33AB3A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B00A5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init_rate   =   AMRWB_IOmode2rate[core_mode];   /* read from from ToC */</w:t>
      </w:r>
    </w:p>
    <w:p w14:paraId="72E01F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B1733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st-&gt;total_brate_fx  = init_rate; /* not updated on bfi as  decoderSelectCodec is not called below */</w:t>
      </w:r>
    </w:p>
    <w:p w14:paraId="642F8C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st-&gt;core_brate_fx   = init_rate;</w:t>
      </w:r>
    </w:p>
    <w:p w14:paraId="0F3A34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70E0D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137C5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total_brate;</w:t>
      </w:r>
    </w:p>
    <w:p w14:paraId="53AD6C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2FC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7E0B9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33973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7E19E6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read_indices_mime_handle_sti_and_all_zero_bits()</w:t>
      </w:r>
    </w:p>
    <w:p w14:paraId="42A83D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4B57D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Handle STI and frames with all zero bits for MIME and RTP_DUMP decoding.</w:t>
      </w:r>
    </w:p>
    <w:p w14:paraId="044309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1ACFC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98F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read_indices_mime_handle_sti_and_all_zero_bits(</w:t>
      </w:r>
    </w:p>
    <w:p w14:paraId="77254C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Decoder_State_fx *st,</w:t>
      </w:r>
    </w:p>
    <w:p w14:paraId="6CE4B4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*total_brate,</w:t>
      </w:r>
    </w:p>
    <w:p w14:paraId="1CE491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</w:t>
      </w:r>
    </w:p>
    <w:p w14:paraId="07B2DF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743D6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35A05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Word16 k;</w:t>
      </w:r>
    </w:p>
    <w:p w14:paraId="5F8284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D1467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sti == 0 )</w:t>
      </w:r>
    </w:p>
    <w:p w14:paraId="02C898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499B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*total_brate = 0;     /* signal received SID_FIRST as a good frame with no bits */</w:t>
      </w:r>
    </w:p>
    <w:p w14:paraId="791D7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for(k=0; k&lt;35; k++)</w:t>
      </w:r>
    </w:p>
    <w:p w14:paraId="7BB9BC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F7291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st-&gt;bfi_fx  |= st-&gt;bit_stream_fx[k] ; /* partity check of 35 zeroes,  any single 1 gives BFI */</w:t>
      </w:r>
    </w:p>
    <w:p w14:paraId="0946D9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E136A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DB51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zero bit SID_update results in a valid LP filter with extremely high LP-filter-gain  */</w:t>
      </w:r>
    </w:p>
    <w:p w14:paraId="7DC9C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zero bits signal may be a result of CS bit errors  or erronesouly injected by gateways or bad dejitter handlers */</w:t>
      </w:r>
    </w:p>
    <w:p w14:paraId="415013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(sti == 1)</w:t>
      </w:r>
    </w:p>
    <w:p w14:paraId="37FC33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 /*sid_update received */</w:t>
      </w:r>
    </w:p>
    <w:p w14:paraId="61622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Word16 sum = 0;</w:t>
      </w:r>
    </w:p>
    <w:p w14:paraId="0DA38F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 (k = 0; k &lt; 35; k++)</w:t>
      </w:r>
    </w:p>
    <w:p w14:paraId="56BEA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BD7CE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sum += st-&gt;bit_stream_fx[k]; /* check of 35 zeroes */</w:t>
      </w:r>
    </w:p>
    <w:p w14:paraId="51168E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960D9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371FD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sum == 0 )</w:t>
      </w:r>
    </w:p>
    <w:p w14:paraId="070ED8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F8FA2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st-&gt;bfi_fx = 1;   /* eventually becomes SID_UPD_BAD */</w:t>
      </w:r>
    </w:p>
    <w:p w14:paraId="244EA2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7AD60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15E59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B8CA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D6F8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8046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/*------------------------------------------------------------------------------------------*</w:t>
      </w:r>
    </w:p>
    <w:p w14:paraId="4B2AF1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* read_indices_mime()</w:t>
      </w:r>
    </w:p>
    <w:p w14:paraId="4983F2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*</w:t>
      </w:r>
    </w:p>
    <w:p w14:paraId="660733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-1586,10 +1783,7 @@</w:t>
      </w:r>
    </w:p>
    <w:p w14:paraId="3D4FFE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40E48E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utmp;</w:t>
      </w:r>
    </w:p>
    <w:p w14:paraId="1B3628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L_tmp;</w:t>
      </w:r>
    </w:p>
    <w:p w14:paraId="07CCED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curr_ft_good_sp;</w:t>
      </w:r>
    </w:p>
    <w:p w14:paraId="5BB4CD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amrwb_sid_first, sid_upd_bad, sid_update;</w:t>
      </w:r>
    </w:p>
    <w:p w14:paraId="423565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speech_bad, speech_lost;</w:t>
      </w:r>
    </w:p>
    <w:p w14:paraId="158B9C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no_data;</w:t>
      </w:r>
    </w:p>
    <w:p w14:paraId="28113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 = 0, no_data = 0;</w:t>
      </w:r>
    </w:p>
    <w:p w14:paraId="36C86E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num_bytes_read;</w:t>
      </w:r>
    </w:p>
    <w:p w14:paraId="42354B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1A49F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738CF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-1615,15 +1809,7 @@</w:t>
      </w:r>
    </w:p>
    <w:p w14:paraId="014994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EE523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7A0CE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 local RXDTX flags */</w:t>
      </w:r>
    </w:p>
    <w:p w14:paraId="2F25F7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5EA040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44D17E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33DFC1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A130B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379D12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1FCF11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sti = -1;</w:t>
      </w:r>
    </w:p>
    <w:p w14:paraId="65D5BA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amrwb_sid_first = 0;  /* derived from sti  SID_FIRST indicator in AMRWB payload */</w:t>
      </w:r>
    </w:p>
    <w:p w14:paraId="535A5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no_data = 0;</w:t>
      </w:r>
    </w:p>
    <w:p w14:paraId="4C1F9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3266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st-&gt;amrwb_rfc4867_flag != 0 )</w:t>
      </w:r>
    </w:p>
    <w:p w14:paraId="6F92CA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D72BC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-1773,30 +1959,7 @@</w:t>
      </w:r>
    </w:p>
    <w:p w14:paraId="65A422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 &lt;&lt; 1;</w:t>
      </w:r>
    </w:p>
    <w:p w14:paraId="64D7C6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unpack_bit(&amp;pt_pFrame,&amp;mask);</w:t>
      </w:r>
    </w:p>
    <w:p w14:paraId="44DD4C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CA07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sti == 0 )</w:t>
      </w:r>
    </w:p>
    <w:p w14:paraId="798432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F850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    total_brate = 0;     /* signal received SID_FIRST as a good frame with no bits */</w:t>
      </w:r>
    </w:p>
    <w:p w14:paraId="0E3FB6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for(k=0; k&lt;35; k++)</w:t>
      </w:r>
    </w:p>
    <w:p w14:paraId="3D4FAD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4BE84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st-&gt;bfi_fx  |= st-&gt;bit_stream_fx[k] ; /* partity check of 35 zeroes,  any single 1 gives BFI */</w:t>
      </w:r>
    </w:p>
    <w:p w14:paraId="0BFE31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1C34D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C84CB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zero bit SID_update results in a valid LP filter with extremely high LP-filter-gain  */</w:t>
      </w:r>
    </w:p>
    <w:p w14:paraId="7D7D4D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zero bits signal may be a result of CS bit errors  or erronesouly injected by gateways  or bad dejitter handlers */</w:t>
      </w:r>
    </w:p>
    <w:p w14:paraId="4B222B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(sti == 1)</w:t>
      </w:r>
    </w:p>
    <w:p w14:paraId="78EF6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3FC86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/*sid_update received */</w:t>
      </w:r>
    </w:p>
    <w:p w14:paraId="59B1D4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Word16 sum = 0;</w:t>
      </w:r>
    </w:p>
    <w:p w14:paraId="162DA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for (k = 0; k &lt; 35; k++)</w:t>
      </w:r>
    </w:p>
    <w:p w14:paraId="70C269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6D5F7D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sum += st-&gt;bit_stream_fx[k]; /* check of 35 zeroes */</w:t>
      </w:r>
    </w:p>
    <w:p w14:paraId="034C82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9255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96AB8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sum == 0 )</w:t>
      </w:r>
    </w:p>
    <w:p w14:paraId="2E3FA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5A4909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st-&gt;bfi_fx = 1;   /* eventually becomes SID_UPD_BAD */</w:t>
      </w:r>
    </w:p>
    <w:p w14:paraId="3F03EB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46642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20D94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 st, &amp;total_brate, sti );</w:t>
      </w:r>
    </w:p>
    <w:p w14:paraId="4E1619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0E08E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B914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/*add two zero bytes for arithmetic coder flush*/</w:t>
      </w:r>
    </w:p>
    <w:p w14:paraId="344319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-1808,139 +1971,7 @@</w:t>
      </w:r>
    </w:p>
    <w:p w14:paraId="0D468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MIME RX_DTX handler */</w:t>
      </w:r>
    </w:p>
    <w:p w14:paraId="6588A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!rew_flag )</w:t>
      </w:r>
    </w:p>
    <w:p w14:paraId="46D2B0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BB8E9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keep st-&gt;CNG_fx , st_bfi_fx and total_brate  updated  for proper synthesis in DTX and FER  */</w:t>
      </w:r>
    </w:p>
    <w:p w14:paraId="1FEEE3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SID_2k40 )</w:t>
      </w:r>
    </w:p>
    <w:p w14:paraId="2AA8BF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6D6A4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== 0 )   /* so  far derived from q bit in AMRWB/AMRWBIO cases   */</w:t>
      </w:r>
    </w:p>
    <w:p w14:paraId="13805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D022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curr_ft_good_sp = 1;</w:t>
      </w:r>
    </w:p>
    <w:p w14:paraId="15D7C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34412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59108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0E56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handle q_bit and  lost_sp  clash ,  assume worst case  */</w:t>
      </w:r>
    </w:p>
    <w:p w14:paraId="790B5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speech_lost != 0 )  /*  overrides  a good q_bit */</w:t>
      </w:r>
    </w:p>
    <w:p w14:paraId="42469F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A6D0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0;</w:t>
      </w:r>
    </w:p>
    <w:p w14:paraId="34622E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     = 1;     /* override  qbit */</w:t>
      </w:r>
    </w:p>
    <w:p w14:paraId="35B194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8921E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AE51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now_bfi_fx has been set based on q_bit and ToC fields */</w:t>
      </w:r>
    </w:p>
    <w:p w14:paraId="728984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0A1A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4419A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SID_UPDATE check */</w:t>
      </w:r>
    </w:p>
    <w:p w14:paraId="13D7B2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== SID_1k75 || total_brate == SID_2k40 )</w:t>
      </w:r>
    </w:p>
    <w:p w14:paraId="54EC3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49CBD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== 0 )</w:t>
      </w:r>
    </w:p>
    <w:p w14:paraId="0C24CA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7A756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typically from q bit  */</w:t>
      </w:r>
    </w:p>
    <w:p w14:paraId="0439B3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sid_update = 1;</w:t>
      </w:r>
    </w:p>
    <w:p w14:paraId="349ECA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AD74D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40BB79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73266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/* may happen in saving from e.g. a CS-connection */</w:t>
      </w:r>
    </w:p>
    <w:p w14:paraId="240661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3E48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251FC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E5F4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isAMRWB_IOmode &amp;&amp; total_brate == 0 &amp;&amp; sti == 0 )</w:t>
      </w:r>
    </w:p>
    <w:p w14:paraId="57F20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{</w:t>
      </w:r>
    </w:p>
    <w:p w14:paraId="7A8C4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)</w:t>
      </w:r>
    </w:p>
    <w:p w14:paraId="721E7A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65FE2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        /*  corrupt sid_first, signaled as bad sid  */</w:t>
      </w:r>
    </w:p>
    <w:p w14:paraId="77774B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68EB1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1B315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E2CBE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amrwb_sid_first =  1;     /* 1-sti  */</w:t>
      </w:r>
    </w:p>
    <w:p w14:paraId="25832A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41091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AA778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5CBB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sid_upd_bad != 0 &amp;&amp; (</w:t>
      </w:r>
    </w:p>
    <w:p w14:paraId="72905A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0 &amp;&amp; st-&gt;Opt_AMR_WB_fx==0 )  || /* switch to    AMRWBIO */</w:t>
      </w:r>
    </w:p>
    <w:p w14:paraId="26F07B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1 &amp;&amp; st-&gt;Opt_AMR_WB_fx==1)      /* switch from  AMRWBIO */</w:t>
      </w:r>
    </w:p>
    <w:p w14:paraId="72BC92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) )</w:t>
      </w:r>
    </w:p>
    <w:p w14:paraId="474F8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15944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do not allow a normal start of  CNG synthesis if this SID(with BER or FER) is a switch to/from AMRWBIO  */</w:t>
      </w:r>
    </w:p>
    <w:p w14:paraId="6896F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0; /* revert this detection due to AMRWBIO/EVS mode switch */</w:t>
      </w:r>
    </w:p>
    <w:p w14:paraId="03273E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</w:t>
      </w:r>
    </w:p>
    <w:p w14:paraId="13A80E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no_data     = 1;</w:t>
      </w:r>
    </w:p>
    <w:p w14:paraId="3134E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assert( st-&gt;bfi_fx==1); /* bfi_fx stays 1 */</w:t>
      </w:r>
    </w:p>
    <w:p w14:paraId="54FE74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0CA13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358EE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5C3A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&amp;&amp; st-&gt;bfi_fx )  /* typically from q bit  */</w:t>
      </w:r>
    </w:p>
    <w:p w14:paraId="5D5FC7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E74B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speech_bad = 1;    /* initial assumption,   CNG synt state decides what to actually do */</w:t>
      </w:r>
    </w:p>
    <w:p w14:paraId="1E3FF4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68CB8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frame types decoded */</w:t>
      </w:r>
    </w:p>
    <w:p w14:paraId="2F9CF6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3AEAA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 update CNG synthesis state */</w:t>
      </w:r>
    </w:p>
    <w:p w14:paraId="4EDC31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 Decoder can only  enter CNG-synthesis  for  CNG frame types (sid_upd,  sid_bad, sid_first) */</w:t>
      </w:r>
    </w:p>
    <w:p w14:paraId="706F54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st-&gt;CNG_fx != 0 )</w:t>
      </w:r>
    </w:p>
    <w:p w14:paraId="7A0784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D7278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We were in CNG synthesis  */</w:t>
      </w:r>
    </w:p>
    <w:p w14:paraId="7B8A0A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curr_ft_good_sp != 0  )</w:t>
      </w:r>
    </w:p>
    <w:p w14:paraId="79C99C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67CC6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only a good speech frame makes decoder leave CNG synthesis */</w:t>
      </w:r>
    </w:p>
    <w:p w14:paraId="3BE0A8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st-&gt;CNG_fx = 0;</w:t>
      </w:r>
    </w:p>
    <w:p w14:paraId="34A5B7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54747A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3794B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2F4252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E7130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 We were in SPEECH synthesis  */</w:t>
      </w:r>
    </w:p>
    <w:p w14:paraId="774EB3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 only a received SID frame can make the decoder enter into CNG synthesis  */</w:t>
      </w:r>
    </w:p>
    <w:p w14:paraId="21436B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amrwb_sid_first || sid_update || sid_upd_bad )</w:t>
      </w:r>
    </w:p>
    <w:p w14:paraId="32706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DC70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st-&gt;CNG_fx = 1;</w:t>
      </w:r>
    </w:p>
    <w:p w14:paraId="7670CB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04E10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DD576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13F5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Now modify bfi flag for the  decoder's  SPEECH/CNG synthesis logic  */</w:t>
      </w:r>
    </w:p>
    <w:p w14:paraId="25E963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in SPEECH synthesis, make sure to activate speech plc for a received no_data frame,</w:t>
      </w:r>
    </w:p>
    <w:p w14:paraId="05A3A9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no_data frames may be injected by the network or by the dejitter buffer   */</w:t>
      </w:r>
    </w:p>
    <w:p w14:paraId="7299CA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modify bfi_flag to stay/move into the correct decoder PLC section  */</w:t>
      </w:r>
    </w:p>
    <w:p w14:paraId="10FA0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(st-&gt;CNG_fx == 0)  &amp;&amp;  ( no_data != 0 )  )</w:t>
      </w:r>
    </w:p>
    <w:p w14:paraId="638601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70201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treat no_data received in speech synthesis as  SP_LOST frames, SPEECH PLC code will now become active */</w:t>
      </w:r>
    </w:p>
    <w:p w14:paraId="12F22F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= 1;</w:t>
      </w:r>
    </w:p>
    <w:p w14:paraId="700C53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total_brate= 0  . always zero for no_data */</w:t>
      </w:r>
    </w:p>
    <w:p w14:paraId="23EEB1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72C99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250029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in CNG  */</w:t>
      </w:r>
    </w:p>
    <w:p w14:paraId="124055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handle bad speech frame(and bad sid frame) in the decoders CNG synthesis settings pair (total_brate, bfi)  */</w:t>
      </w:r>
    </w:p>
    <w:p w14:paraId="490E22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( st-&gt;CNG_fx != 0 &amp;&amp; ( speech_bad || speech_lost || no_data ))  || /* SP_BAD or SPEECH_LOST)   --&gt; stay in CNG */</w:t>
      </w:r>
    </w:p>
    <w:p w14:paraId="3E4BE1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)                                                      /* SID_UPD_BAD              --&gt; start/stay  CNG   */</w:t>
      </w:r>
    </w:p>
    <w:p w14:paraId="0018C7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1A195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EE6D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= 0;    /* mark as good to not start speech PLC */</w:t>
      </w:r>
    </w:p>
    <w:p w14:paraId="3928FA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total_brate= 0;    /* zeroing is needed  for  speech_bad,  sid_bad frames CNG- synthesis  in the decoder subfunctions   */</w:t>
      </w:r>
    </w:p>
    <w:p w14:paraId="7426F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57071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5CF66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08E5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F183A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F81C5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now  bfi, total_brate are set by RX-DTX handler::</w:t>
      </w:r>
    </w:p>
    <w:p w14:paraId="107B55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bfi==0, total_brate!=0    cng or speech pending  bitrate</w:t>
      </w:r>
    </w:p>
    <w:p w14:paraId="66797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bfi==0, total_brate==0    cng will continue or start(sid_first, evs_sid_bad, amrwb_sid_bad)</w:t>
      </w:r>
    </w:p>
    <w:p w14:paraId="5D776F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bfi==1, total_brate!=0    speech plc</w:t>
      </w:r>
    </w:p>
    <w:p w14:paraId="4A08C8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bfi==1, total_brate==0 ,  speech plc</w:t>
      </w:r>
    </w:p>
    <w:p w14:paraId="4DEE12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*/</w:t>
      </w:r>
    </w:p>
    <w:p w14:paraId="4140ED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2E1B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handle available AMRWB/AMRWBIO ToC rate info at startup   */</w:t>
      </w:r>
    </w:p>
    <w:p w14:paraId="5831C3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 ( st-&gt;bfi_fx != 0 &amp;&amp; rew_flag == 0 &amp;&amp; st-&gt;ini_frame_fx == 0) &amp;&amp; /*  ini_frame can not be used when rewflag is 1  */</w:t>
      </w:r>
    </w:p>
    <w:p w14:paraId="082ECF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( (st-&gt;amrwb_rfc4867_flag != 0)  || (st-&gt;amrwb_rfc4867_flag == 0 &amp;&amp; isAMRWB_IOmode != 0  )) )  /*AMRWB ToC */</w:t>
      </w:r>
    </w:p>
    <w:p w14:paraId="06E0F0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7E7D90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Word32 init_rate;</w:t>
      </w:r>
    </w:p>
    <w:p w14:paraId="320B8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E587E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init_rate = total_brate;          /* default , may have been be modified */</w:t>
      </w:r>
    </w:p>
    <w:p w14:paraId="240757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(speech_lost != 0 || no_data != 0 )</w:t>
      </w:r>
    </w:p>
    <w:p w14:paraId="48AAF5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18647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init_rate =  ACELP_12k65;</w:t>
      </w:r>
    </w:p>
    <w:p w14:paraId="777F9F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61AF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 if( speech_bad != 0  )</w:t>
      </w:r>
    </w:p>
    <w:p w14:paraId="02B350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4308B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init_rate   =   AMRWB_IOmode2rate[core_mode];   /* read info from ToC */</w:t>
      </w:r>
    </w:p>
    <w:p w14:paraId="455896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29DB8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st-&gt;total_brate_fx  = init_rate;  /* not updated on bfi as  decoderSelectCodec is not called below */</w:t>
      </w:r>
    </w:p>
    <w:p w14:paraId="27CA15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st-&gt;core_brate_fx   = init_rate;</w:t>
      </w:r>
    </w:p>
    <w:p w14:paraId="0EADB5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read_indices_mime_handle_dtx( st, isAMRWB_IOmode, core_mode, total_brate, sti, speech_lost, no_data );</w:t>
      </w:r>
    </w:p>
    <w:p w14:paraId="391350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0072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2D1F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st-&gt;bfi_fx == 0 )</w:t>
      </w:r>
    </w:p>
    <w:p w14:paraId="771C83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-2294,24 +2325,24 @@</w:t>
      </w:r>
    </w:p>
    <w:p w14:paraId="1BE12D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 indices from the de-jitter buffer payload (works also for AMR-WB IO mode)</w:t>
      </w:r>
    </w:p>
    <w:p w14:paraId="28A298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*-------------------------------------------------------------------*/</w:t>
      </w:r>
    </w:p>
    <w:p w14:paraId="00CBA3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F50CD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-void read_indices_from_djb_fx(              /* o  : 1 = reading OK, 0 = problem   */</w:t>
      </w:r>
    </w:p>
    <w:p w14:paraId="79E3A1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read_indices_from_djb_fx(</w:t>
      </w:r>
    </w:p>
    <w:p w14:paraId="2CBF8D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Decoder_State_fx *st,                      /* i/o: decoder state structure       */</w:t>
      </w:r>
    </w:p>
    <w:p w14:paraId="4B9820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*pt_stream,               /* i  : bitstream file                */</w:t>
      </w:r>
    </w:p>
    <w:p w14:paraId="2610E8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num_bits                  /* i  : input frame length in bits    */</w:t>
      </w:r>
    </w:p>
    <w:p w14:paraId="71A360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,Word16 partialframe              /* i  : partial frame information     */</w:t>
      </w:r>
    </w:p>
    <w:p w14:paraId="23BB66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,Word16 next_coder_type           /* i  : next coder type information     */</w:t>
      </w:r>
    </w:p>
    <w:p w14:paraId="67656F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num_bits,                 /* i  : input frame length in bits    */</w:t>
      </w:r>
    </w:p>
    <w:p w14:paraId="3962D0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1ED318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235CC1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qbit,</w:t>
      </w:r>
    </w:p>
    <w:p w14:paraId="387626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partialframe,             /* i  : partial frame information     */</w:t>
      </w:r>
    </w:p>
    <w:p w14:paraId="27C03D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next_coder_type           /* i  : next coder type information   */</w:t>
      </w:r>
    </w:p>
    <w:p w14:paraId="14FA6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65C0C9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FEDF6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Word16 k;</w:t>
      </w:r>
    </w:p>
    <w:p w14:paraId="570813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UWord8 mask = 0x80;</w:t>
      </w:r>
    </w:p>
    <w:p w14:paraId="6BEF41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no_data = 0;</w:t>
      </w:r>
    </w:p>
    <w:p w14:paraId="54B3B6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 = -1;</w:t>
      </w:r>
    </w:p>
    <w:p w14:paraId="0D67E1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*bit_stream_ptr;</w:t>
      </w:r>
    </w:p>
    <w:p w14:paraId="653C41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53AFCA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Word32 L_tmp;</w:t>
      </w:r>
    </w:p>
    <w:p w14:paraId="19FF7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UWord16 utmp;</w:t>
      </w:r>
    </w:p>
    <w:p w14:paraId="77931D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bit0;</w:t>
      </w:r>
    </w:p>
    <w:p w14:paraId="61D8EF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A7B9A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curr_ft_good_sp, curr_ft_bad_sp;</w:t>
      </w:r>
    </w:p>
    <w:p w14:paraId="52D18F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g192_sid_first, sid_upd_bad = 0, sid_update;</w:t>
      </w:r>
    </w:p>
    <w:p w14:paraId="4C83DC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speech_bad=0, speech_lost=0;</w:t>
      </w:r>
    </w:p>
    <w:p w14:paraId="79BAF6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 = 0;</w:t>
      </w:r>
    </w:p>
    <w:p w14:paraId="1486A5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8F04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st-&gt;bfi_fx = 0;</w:t>
      </w:r>
    </w:p>
    <w:p w14:paraId="65B4A7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5E90ED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-2319,190 +2350,78 @@</w:t>
      </w:r>
    </w:p>
    <w:p w14:paraId="78FA62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st-&gt;mdct_sw = 0;</w:t>
      </w:r>
    </w:p>
    <w:p w14:paraId="38A0EC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reset_indices_dec_fx(st);</w:t>
      </w:r>
    </w:p>
    <w:p w14:paraId="10A5EE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C877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(num_bits == 0)</w:t>
      </w:r>
    </w:p>
    <w:p w14:paraId="4D8D5D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434FE2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1;</w:t>
      </w:r>
    </w:p>
    <w:p w14:paraId="6AB07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EA05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972BA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convert the frame length to total bitrate */</w:t>
      </w:r>
    </w:p>
    <w:p w14:paraId="015A0C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total_brate = (long)(num_bits * 50);</w:t>
      </w:r>
    </w:p>
    <w:p w14:paraId="769006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587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handle SID_FIRST, SID_BAD, SPEECH_LOST,  NO_DATA as properly  as possible for the ITU-T  G.192 format  */</w:t>
      </w:r>
    </w:p>
    <w:p w14:paraId="7377BA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3373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(total_brate, bfi , st_CNG)   =  rx_handler(received frame type, [previous frame type],  past CNG state, past core) */</w:t>
      </w:r>
    </w:p>
    <w:p w14:paraId="07F14A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4EBA78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curr_ft_bad_sp = 0;</w:t>
      </w:r>
    </w:p>
    <w:p w14:paraId="62B849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st-&gt;bfi_fx = !qbit;</w:t>
      </w:r>
    </w:p>
    <w:p w14:paraId="52FAD3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total_brate = (Word32)(num_bits) * 50;</w:t>
      </w:r>
    </w:p>
    <w:p w14:paraId="7BA169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st-&gt;total_num_bits = num_bits;</w:t>
      </w:r>
    </w:p>
    <w:p w14:paraId="7A4790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66F3B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SID_2k40)</w:t>
      </w:r>
    </w:p>
    <w:p w14:paraId="144623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1B98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(st-&gt;bfi_fx == 0)</w:t>
      </w:r>
    </w:p>
    <w:p w14:paraId="26B9FC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num_bits == 0 ) /* guess type of missing frame for SP_LOST and NO_DATA */</w:t>
      </w:r>
    </w:p>
    <w:p w14:paraId="481850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7E773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1;</w:t>
      </w:r>
    </w:p>
    <w:p w14:paraId="354864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54373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77A019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41238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curr_ft_bad_sp = 1;</w:t>
      </w:r>
    </w:p>
    <w:p w14:paraId="5A146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C31CF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speech_lost = st-&gt;CNG_fx == 0;</w:t>
      </w:r>
    </w:p>
    <w:p w14:paraId="7DF3E4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no_data = st-&gt;CNG_fx != 0;</w:t>
      </w:r>
    </w:p>
    <w:p w14:paraId="109CA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57DFE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2D943B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2ABF92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272BF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|| total_brate == SID_2k40)</w:t>
      </w:r>
    </w:p>
    <w:p w14:paraId="572270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F4C45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(st-&gt;bfi_fx == 0)</w:t>
      </w:r>
    </w:p>
    <w:p w14:paraId="0C2356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partialframe || st-&gt;prev_use_partial_copy)</w:t>
      </w:r>
    </w:p>
    <w:p w14:paraId="42AF29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4D957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sid_update = 1;</w:t>
      </w:r>
    </w:p>
    <w:p w14:paraId="30FA83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next_coder_type;</w:t>
      </w:r>
    </w:p>
    <w:p w14:paraId="158ED0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2EFA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5F5C2A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DDF6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may happen in CS , corrupt but detected sid frame  */</w:t>
      </w:r>
    </w:p>
    <w:p w14:paraId="2F9DD0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4446B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INACTIVE;</w:t>
      </w:r>
    </w:p>
    <w:p w14:paraId="5FCBB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}</w:t>
      </w:r>
    </w:p>
    <w:p w14:paraId="266FC3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8A186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iSP AMRWB SID_update results in a valid LP filter with extremely high LP-filter-gain  */</w:t>
      </w:r>
    </w:p>
    <w:p w14:paraId="57ADDA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may be a result of CS bit errors  and/or  erroneously injected by gateways or by a bad dejitter handlers */</w:t>
      </w:r>
    </w:p>
    <w:p w14:paraId="439DE2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&amp;&amp; sid_update == 1)</w:t>
      </w:r>
    </w:p>
    <w:p w14:paraId="1B09BF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(partialframe == 1)</w:t>
      </w:r>
    </w:p>
    <w:p w14:paraId="6013B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E91FD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valid sid_update received, check for very risky but formally valid content  */</w:t>
      </w:r>
    </w:p>
    <w:p w14:paraId="71A97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Word16 sum = 0;</w:t>
      </w:r>
    </w:p>
    <w:p w14:paraId="0CB612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 (k = 0; k &lt; num_bits; ++k)</w:t>
      </w:r>
    </w:p>
    <w:p w14:paraId="3FE017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2F556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sum += (pt_stream[k / 8] &gt;&gt; (7 - (k % 8))) &amp; 0x1; /*   check of 35 zeroes    */</w:t>
      </w:r>
    </w:p>
    <w:p w14:paraId="69115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= 2;</w:t>
      </w:r>
    </w:p>
    <w:p w14:paraId="59C17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DF510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921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sum == 0 )</w:t>
      </w:r>
    </w:p>
    <w:p w14:paraId="18950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unpack speech data */</w:t>
      </w:r>
    </w:p>
    <w:p w14:paraId="28BA80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bit_stream_ptr = st-&gt;bit_stream_fx;</w:t>
      </w:r>
    </w:p>
    <w:p w14:paraId="15F1BF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convert bitstream from compact bytes to short values and store it in decoder state */</w:t>
      </w:r>
    </w:p>
    <w:p w14:paraId="7659AB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+    for( k = 0; k &lt; num_bits; k++ )</w:t>
      </w:r>
    </w:p>
    <w:p w14:paraId="69261A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75D9A4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all zeros */</w:t>
      </w:r>
    </w:p>
    <w:p w14:paraId="398D89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initial signal as corrupt   */</w:t>
      </w:r>
    </w:p>
    <w:p w14:paraId="05D3A7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3C486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4559D9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2E7E1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AMRWB  26.173 G.192  file reader (read_serial) does not declare/use SID_BAD ft,</w:t>
      </w:r>
    </w:p>
    <w:p w14:paraId="34B80E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it declares every bad synch marked frame initially as a lost_speech frame,</w:t>
      </w:r>
    </w:p>
    <w:p w14:paraId="1422E9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and then the RXDTX handler CNG state decides the decoding mode CNG/SPEECH.</w:t>
      </w:r>
    </w:p>
    <w:p w14:paraId="1A68AA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While In the AMRWB ETSI/3GPP format eid a CRC error in a detected SID_UPDATE frame triggers SID_UPD_BAD.</w:t>
      </w:r>
    </w:p>
    <w:p w14:paraId="3C7191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BD66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Here we inhibit use of the SID-length info, even though it is available in the G.192 file format after STL/EID-XOR.</w:t>
      </w:r>
    </w:p>
    <w:p w14:paraId="1A8D02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Note:  EID-XOR fer aplication does not change the length of the bad SYNCH SID packet.</w:t>
      </w:r>
    </w:p>
    <w:p w14:paraId="2EB1E8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in a correct G.192 level FER applied a SID_UPD  simulation,  should result  as if the whole packet was lost  */</w:t>
      </w:r>
    </w:p>
    <w:p w14:paraId="7A3B5C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26033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(sid_upd_bad)</w:t>
      </w:r>
    </w:p>
    <w:p w14:paraId="4FA06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&amp;&amp; isAMRWB_IOmode )</w:t>
      </w:r>
    </w:p>
    <w:p w14:paraId="56A74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A4279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sid_upd_bad = 0;</w:t>
      </w:r>
    </w:p>
    <w:p w14:paraId="13400E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total_brate = FRAME_NO_DATA;     /* G.192 currently  treats  SID_BAD   as a  stolen signaling frame which will yield a  SPEECH LOST pre-indication  */</w:t>
      </w:r>
    </w:p>
    <w:p w14:paraId="1B835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9D7C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74098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Refs:</w:t>
      </w:r>
    </w:p>
    <w:p w14:paraId="542929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handle received SID_FIRST sent from 2G/3G 26.193,</w:t>
      </w:r>
    </w:p>
    <w:p w14:paraId="4A25EF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26.192 does note describe SID_FIRST,</w:t>
      </w:r>
    </w:p>
    <w:p w14:paraId="2C5518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but 26.173 code handles it */</w:t>
      </w:r>
    </w:p>
    <w:p w14:paraId="579B50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g192_sid_first = 0;</w:t>
      </w:r>
    </w:p>
    <w:p w14:paraId="7C75E8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(st-&gt;core_fx == AMR_WB_CORE &amp;&amp; st-&gt;prev_ft_speech_fx &amp;&amp; total_brate == FRAME_NO_DATA &amp;&amp; st-&gt;bfi_fx == 0)</w:t>
      </w:r>
    </w:p>
    <w:p w14:paraId="525843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F3130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g192_sid_first = 1;   /*  SID_FIRST detected for previous AMRWB/AMRWBIO  active frames only  */</w:t>
      </w:r>
    </w:p>
    <w:p w14:paraId="3D300A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</w:t>
      </w:r>
    </w:p>
    <w:p w14:paraId="770FF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It is not possible to perfectly simulate rate switching or FER  conditions EVS-&gt;AMRWBIO  where:</w:t>
      </w:r>
    </w:p>
    <w:p w14:paraId="3BC80A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the very first SID_FIRST detection is based on a past EVS active frame</w:t>
      </w:r>
    </w:p>
    <w:p w14:paraId="04426A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and  a  good length 0  "SID_FIRST"(NO_DATA)   frame is sent in AMRWBIO,</w:t>
      </w:r>
    </w:p>
    <w:p w14:paraId="02EE2D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, due to the one frame state memory in the AMRWB legacy  G.192 SID_FIRST encoding</w:t>
      </w:r>
    </w:p>
    <w:p w14:paraId="064FE7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*/</w:t>
      </w:r>
    </w:p>
    <w:p w14:paraId="427811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    st-&gt;bit_stream_fx[sort_ptr[core_mode][k]] = unpack_bit(&amp;pt_stream, &amp;mask);</w:t>
      </w:r>
    </w:p>
    <w:p w14:paraId="134ACF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bit_stream_ptr++;</w:t>
      </w:r>
    </w:p>
    <w:p w14:paraId="3817F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AE9A3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0201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2ACF0D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 &amp;&amp; st-&gt;bfi_fx != 0) /*   CS-type of CRC failure   frame */</w:t>
      </w:r>
    </w:p>
    <w:p w14:paraId="64410B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2E60D9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48A88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speech_bad = 1;        /* initial assumption, CNG_state decides what to do */</w:t>
      </w:r>
    </w:p>
    <w:p w14:paraId="61B0D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*bit_stream_ptr++ = unpack_bit(&amp;pt_stream, &amp;mask);</w:t>
      </w:r>
    </w:p>
    <w:p w14:paraId="58CD83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F2B9E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7646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5159B2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0 &amp;&amp; st-&gt;bfi_fx != 0) /*  unsent  NO_DATA or stolen NO_DATA/signaling  frame  */</w:t>
      </w:r>
    </w:p>
    <w:p w14:paraId="79130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9D598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speech_lost = 1;       /* initial assumption, CNG_state decides what to do */</w:t>
      </w:r>
    </w:p>
    <w:p w14:paraId="42579B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FC1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76E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Do not allow decoder to enter CNG-synthesis for  any instantly  received  GOOD+LENGTH==0  frame</w:t>
      </w:r>
    </w:p>
    <w:p w14:paraId="243544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as this frame was never transmitted, one  can not know it is good and has a a length of zero ) */</w:t>
      </w:r>
    </w:p>
    <w:p w14:paraId="2A8063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A6A18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(st-&gt;CNG_fx != 0)</w:t>
      </w:r>
    </w:p>
    <w:p w14:paraId="7341A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unpack auxiliary bits */</w:t>
      </w:r>
    </w:p>
    <w:p w14:paraId="38F56E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SID_1k75 )</w:t>
      </w:r>
    </w:p>
    <w:p w14:paraId="3AAD6B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A0646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We were in CNG synthesis  */</w:t>
      </w:r>
    </w:p>
    <w:p w14:paraId="4DDE59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(curr_ft_good_sp != 0)</w:t>
      </w:r>
    </w:p>
    <w:p w14:paraId="66265F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)</w:t>
      </w:r>
    </w:p>
    <w:p w14:paraId="69253E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4D180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only a good speech frame makes you leave CNG synthesis */</w:t>
      </w:r>
    </w:p>
    <w:p w14:paraId="04406B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st-&gt;CNG_fx = 0;</w:t>
      </w:r>
    </w:p>
    <w:p w14:paraId="366893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4FAB6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A.2.2.1.3: AMR-WB SID_1k75 frame is followed by STI bit and CMI bits */</w:t>
      </w:r>
    </w:p>
    <w:p w14:paraId="013737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sti = unpack_bit(&amp;pt_stream, &amp;mask);</w:t>
      </w:r>
    </w:p>
    <w:p w14:paraId="3E4966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0E325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451AA7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A922F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We were in SPEECH synthesis  */</w:t>
      </w:r>
    </w:p>
    <w:p w14:paraId="453E20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only a received SID frame can make the decoder enter into CNG synthesis  */</w:t>
      </w:r>
    </w:p>
    <w:p w14:paraId="7B73B8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(g192_sid_first || sid_update || sid_upd_bad)</w:t>
      </w:r>
    </w:p>
    <w:p w14:paraId="217D1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66315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st-&gt;CNG_fx = 1;</w:t>
      </w:r>
    </w:p>
    <w:p w14:paraId="323732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0AA4C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6F853B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559E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handle the  g.192  _simulated_ untransmitted frame,  setting  for decoder  SPEECH synthesis  */</w:t>
      </w:r>
    </w:p>
    <w:p w14:paraId="4565F9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((st-&gt;CNG_fx == 0) &amp;&amp; (total_brate == 0 &amp;&amp; st-&gt;bfi_fx == 0))</w:t>
      </w:r>
    </w:p>
    <w:p w14:paraId="742155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DE1A8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1;</w:t>
      </w:r>
    </w:p>
    <w:p w14:paraId="151161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 /*  SPEECH PLC code will now become active as in a real system */</w:t>
      </w:r>
    </w:p>
    <w:p w14:paraId="56C6CA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total_brate= 0  */</w:t>
      </w:r>
    </w:p>
    <w:p w14:paraId="236303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VOIP_G192_RTP does not contain STI and CMI */</w:t>
      </w:r>
    </w:p>
    <w:p w14:paraId="2886F1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sti = 1;</w:t>
      </w:r>
    </w:p>
    <w:p w14:paraId="5BE1BB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DDF3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read_indices_mime_handle_sti_and_all_zero_bits(st, &amp;total_brate, sti);</w:t>
      </w:r>
    </w:p>
    <w:p w14:paraId="7838E5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BF55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handle bad speech frame(and bad sid frame) in the decoders CNG synthesis settings pair (total_brate, bfi) */</w:t>
      </w:r>
    </w:p>
    <w:p w14:paraId="7C4622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(((st-&gt;CNG_fx != 0) &amp;&amp; ((speech_bad != 0) || (speech_lost != 0))) || /* SP_BAD or SPEECH_LOST)   --&gt; stay in CNG */</w:t>
      </w:r>
    </w:p>
    <w:p w14:paraId="2993C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(sid_upd_bad != 0))                                              /* SID_UPD_BAD              --&gt; start/stay CNG */</w:t>
      </w:r>
    </w:p>
    <w:p w14:paraId="24B93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70D6D8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0;</w:t>
      </w:r>
    </w:p>
    <w:p w14:paraId="7D2AFE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total_brate = 0;</w:t>
      </w:r>
    </w:p>
    <w:p w14:paraId="7580D2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}</w:t>
      </w:r>
    </w:p>
    <w:p w14:paraId="6A11E3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update for next frame's G.192 file format's  SID_FIRST detection (primarily for AMRWBIO  interop with AMRWB )  */</w:t>
      </w:r>
    </w:p>
    <w:p w14:paraId="4B53FF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st-&gt;prev_ft_speech_fx = ((curr_ft_good_sp != 0) || (curr_ft_bad_sp != 0));</w:t>
      </w:r>
    </w:p>
    <w:p w14:paraId="70846D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58B0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sub(partialframe,1) == 0 || sub(st-&gt;prev_use_partial_copy,1) == 0 )</w:t>
      </w:r>
    </w:p>
    <w:p w14:paraId="1C8315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BD1C5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next_coder_type;</w:t>
      </w:r>
    </w:p>
    <w:p w14:paraId="6980AC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87520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1059D8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1D83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INACTIVE;</w:t>
      </w:r>
    </w:p>
    <w:p w14:paraId="3F6331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5B69E5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IF(sub(partialframe,1) == 0)</w:t>
      </w:r>
    </w:p>
    <w:p w14:paraId="088E82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add two zero bytes for arithmetic coder flush */</w:t>
      </w:r>
    </w:p>
    <w:p w14:paraId="5E1E4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for( k=0; k &lt; 8*2; ++k )</w:t>
      </w:r>
    </w:p>
    <w:p w14:paraId="49CB21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0D600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2;</w:t>
      </w:r>
    </w:p>
    <w:p w14:paraId="7CE852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*bit_stream_ptr++ = 0;</w:t>
      </w:r>
    </w:p>
    <w:p w14:paraId="77C0E0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}</w:t>
      </w:r>
    </w:p>
    <w:p w14:paraId="3D6029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 xml:space="preserve"> </w:t>
      </w:r>
    </w:p>
    <w:p w14:paraId="2D32E6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    bit0 = num_bits ? (((pt_stream[0] &gt;&gt; 7) &amp; 0x1) ? G192_BIN1 : G192_BIN0) : 0;</w:t>
      </w:r>
    </w:p>
    <w:p w14:paraId="14C9D5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total_brate = read_indices_mime_handle_dtx(st, isAMRWB_IOmode, core_mode, total_brate, sti, speech_lost, no_data);</w:t>
      </w:r>
    </w:p>
    <w:p w14:paraId="1E19B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st-&gt;CNG_fx set inside */</w:t>
      </w:r>
    </w:p>
    <w:p w14:paraId="5C74A7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3E65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st-&gt;bfi_fx != 1 )</w:t>
      </w:r>
    </w:p>
    <w:p w14:paraId="2EB79F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st-&gt;bfi_fx != 1 )</w:t>
      </w:r>
    </w:p>
    <w:p w14:paraId="5574B4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92FBE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select MODE1 or MODE2 */</w:t>
      </w:r>
    </w:p>
    <w:p w14:paraId="37A033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decoder_selectCodec( st, total_brate, bit0 );</w:t>
      </w:r>
    </w:p>
    <w:p w14:paraId="17F68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decoder_selectCodec may set st-&gt;bfi_fx for an illegal total_brate */</w:t>
      </w:r>
    </w:p>
    <w:p w14:paraId="679BCB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5EE3EB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8D41E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Mpy_32_16_ss(total_brate, 5243, &amp;L_tmp, &amp;utmp); /* 5243 is 1/50 in Q18. (0+18-15=3) */</w:t>
      </w:r>
    </w:p>
    <w:p w14:paraId="2CB2C8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st-&gt;total_num_bits = extract_l(L_shr(L_tmp, 3)); /* Q0 */</w:t>
      </w:r>
    </w:p>
    <w:p w14:paraId="61B57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num_bits = st-&gt;total_num_bits;  /* avoid  potential read past end of bit_stream_ptr, in case frame is set by RXDTX handler to good zero length frame for CNG */</w:t>
      </w:r>
    </w:p>
    <w:p w14:paraId="0969C0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91B8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st-&gt;bfi_fx != 1 )</w:t>
      </w:r>
    </w:p>
    <w:p w14:paraId="6F1688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4E6E58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convert bitstream from compact bytes to short values and store it in decoder state */</w:t>
      </w:r>
    </w:p>
    <w:p w14:paraId="7A4FA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bit_stream_ptr = st-&gt;bit_stream_fx;</w:t>
      </w:r>
    </w:p>
    <w:p w14:paraId="5D79AA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-        FOR( k = 0; k &lt; num_bits; k++ )</w:t>
      </w:r>
    </w:p>
    <w:p w14:paraId="1F9CE8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187DF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(pt_stream[k / 8] &gt;&gt; (7 - (k % 8))) &amp; 0x1;</w:t>
      </w:r>
    </w:p>
    <w:p w14:paraId="349B1C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DA6D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add two zero bytes for arithmetic coder flush */</w:t>
      </w:r>
    </w:p>
    <w:p w14:paraId="45315E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FOR( k=0; k &lt; 8*2; ++k )</w:t>
      </w:r>
    </w:p>
    <w:p w14:paraId="11F4C3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5E994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0;</w:t>
      </w:r>
    </w:p>
    <w:p w14:paraId="1CF36A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14FC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select Mode 1 or Mode 2 */</w:t>
      </w:r>
    </w:p>
    <w:p w14:paraId="2C6C3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decoder_selectCodec( st, total_brate, *st-&gt;bit_stream_fx ? G192_BIN1 : G192_BIN0);</w:t>
      </w:r>
    </w:p>
    <w:p w14:paraId="4F262D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6B5C5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 change of the total bitrate should not be</w:t>
      </w:r>
    </w:p>
    <w:p w14:paraId="066342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known to the decoder, if the received frame was</w:t>
      </w:r>
    </w:p>
    <w:p w14:paraId="2908B3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lost */</w:t>
      </w:r>
    </w:p>
    <w:p w14:paraId="4DCC14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a change of the total bitrate should not be known to the decoder, if the received frame was truly lost */</w:t>
      </w:r>
    </w:p>
    <w:p w14:paraId="292A69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st-&gt;total_brate_fx = total_brate;</w:t>
      </w:r>
    </w:p>
    <w:p w14:paraId="5B2F7B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7A955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mdct_switching_dec(st);</w:t>
      </w:r>
    </w:p>
    <w:p w14:paraId="4641D0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26442-g20/c-code/lib_com/cnst_fx.h 26442-g30/c-code/lib_com/cnst_fx.h</w:t>
      </w:r>
    </w:p>
    <w:p w14:paraId="65E16B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--- 26442-g20/c-code/lib_com/cnst_fx.h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16:35:11.000000000 +0200</w:t>
      </w:r>
    </w:p>
    <w:p w14:paraId="13E4D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+++ 26442-g30/c-code/lib_com/cnst_fx.h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16:48:00.325398000 +0200</w:t>
      </w:r>
    </w:p>
    <w:p w14:paraId="4CE71E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@@ -2366,6 +2366,8 @@</w:t>
      </w:r>
    </w:p>
    <w:p w14:paraId="598CD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 xml:space="preserve"> {</w:t>
      </w:r>
    </w:p>
    <w:p w14:paraId="0A7393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G192,</w:t>
      </w:r>
    </w:p>
    <w:p w14:paraId="0EF9CE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MIME</w:t>
      </w:r>
    </w:p>
    <w:p w14:paraId="20668E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, VOIP_G192_RTP</w:t>
      </w:r>
    </w:p>
    <w:p w14:paraId="196B1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, VOIP_RTPDUMP</w:t>
      </w:r>
    </w:p>
    <w:p w14:paraId="3D1125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};</w:t>
      </w:r>
    </w:p>
    <w:p w14:paraId="55D374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C27F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#endif /* CNST_FX_H */</w:t>
      </w:r>
    </w:p>
    <w:p w14:paraId="14AD08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26442-g20/c-code/lib_com/core_com_config_fx.c 26442-g30/c-code/lib_com/core_com_config_fx.c</w:t>
      </w:r>
    </w:p>
    <w:p w14:paraId="4D1C3D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--- 26442-g20/c-code/lib_com/core_com_config_fx.c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16:35:14.000000000 +0200</w:t>
      </w:r>
    </w:p>
    <w:p w14:paraId="4F6704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+++ 26442-g30/c-code/lib_com/core_com_config_fx.c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16:48:00.331409000 +0200</w:t>
      </w:r>
    </w:p>
    <w:p w14:paraId="3E187E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-246,7 +246,7 @@</w:t>
      </w:r>
    </w:p>
    <w:p w14:paraId="4CC93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A0D5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5B1E9E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40C593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(sub(bandwidth, SWB) == 0) &amp;&amp; (L_sub(bitrate, ACELP_9k60) &gt;= 0) &amp;&amp; (L_sub(bitrate, HQ_96k) &lt; 0) )</w:t>
      </w:r>
    </w:p>
    <w:p w14:paraId="76C49F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(sub(bandwidth, SWB) == 0) &amp;&amp; (L_sub(bitrate, ACELP_9k60) &gt;= 0) &amp;&amp; (L_sub(bitrate, HQ_64k) &lt; 0) )</w:t>
      </w:r>
    </w:p>
    <w:p w14:paraId="701C65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C6B26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igfPresent = 1;</w:t>
      </w:r>
    </w:p>
    <w:p w14:paraId="05B53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14AB8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26442-g20/c-code/lib_com/disclaimer.c 26442-g30/c-code/lib_com/disclaimer.c</w:t>
      </w:r>
    </w:p>
    <w:p w14:paraId="12ED90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--- 26442-g20/c-code/lib_com/disclaimer.c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16:35:31.000000000 +0200</w:t>
      </w:r>
    </w:p>
    <w:p w14:paraId="3ED98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+++ 26442-g30/c-code/lib_com/disclaimer.c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16:48:00.339376000 +0200</w:t>
      </w:r>
    </w:p>
    <w:p w14:paraId="3A25AC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-12,8 +12,8 @@</w:t>
      </w:r>
    </w:p>
    <w:p w14:paraId="5247B7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445B5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4EED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fprintf(fPtr, "\n===========================================================================\n");</w:t>
      </w:r>
    </w:p>
    <w:p w14:paraId="6BED76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    fprintf(fPtr,   " EVS Codec 3GPP TS26.442 May 28, 2020.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\n");</w:t>
      </w:r>
    </w:p>
    <w:p w14:paraId="0FDA36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    fprintf(fPtr,   " Version 12.13.0 / 13.8.0 / 14.4.0 / 15.2.0 / 16.0.0\n");</w:t>
      </w:r>
    </w:p>
    <w:p w14:paraId="41572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fprintf(fPtr,   " EVS Codec 3GPP TS26.442 August 12, 2021. \n");</w:t>
      </w:r>
    </w:p>
    <w:p w14:paraId="47EE11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fprintf(fPtr,   " Version 12.14.0 / 13.9.0 / 14.5.0 / 15.3.0 / 16.3.0\n");</w:t>
      </w:r>
    </w:p>
    <w:p w14:paraId="13222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  "===========================================================================\n\n\n");</w:t>
      </w:r>
    </w:p>
    <w:p w14:paraId="20FAEC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55528A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0;</w:t>
      </w:r>
    </w:p>
    <w:p w14:paraId="5AA9C4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26442-g20/c-code/lib_com/fd_cng_com.c 26442-g30/c-code/lib_com/fd_cng_com.c</w:t>
      </w:r>
    </w:p>
    <w:p w14:paraId="3DEDDB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--- 26442-g20/c-code/lib_com/fd_cng_com.c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16:35:09.000000000 +0200</w:t>
      </w:r>
    </w:p>
    <w:p w14:paraId="69004C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+++ 26442-g30/c-code/lib_com/fd_cng_com.c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16:48:00.366382000 +0200</w:t>
      </w:r>
    </w:p>
    <w:p w14:paraId="4B7D5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-71,6 +71,18 @@</w:t>
      </w:r>
    </w:p>
    <w:p w14:paraId="22FD4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6A159D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hs-&gt;likelihood_noisy_speech = 0;</w:t>
      </w:r>
    </w:p>
    <w:p w14:paraId="5A4C64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FAEF1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hs-&gt;numCoreBands = 0; </w:t>
      </w:r>
    </w:p>
    <w:p w14:paraId="357D0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8A6CD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hs-&gt;stopBand = 0;</w:t>
      </w:r>
    </w:p>
    <w:p w14:paraId="5230C5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3424DF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hs-&gt;startBand = 0;</w:t>
      </w:r>
    </w:p>
    <w:p w14:paraId="059B13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294953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hs-&gt;stopFFTbin = 0;</w:t>
      </w:r>
    </w:p>
    <w:p w14:paraId="7D1707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77861F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hs-&gt;frameSize = 0;</w:t>
      </w:r>
    </w:p>
    <w:p w14:paraId="6F6F44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A9D0D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hs-&gt;fftlen = 0;</w:t>
      </w:r>
    </w:p>
    <w:p w14:paraId="162A2F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6B710F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7F76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Initialize noise estimation algorithm */</w:t>
      </w:r>
    </w:p>
    <w:p w14:paraId="13EF87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set32_fx( hs-&gt;periodog, 0, PERIODOGLEN );</w:t>
      </w:r>
    </w:p>
    <w:p w14:paraId="6730C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26442-g20/c-code/lib_com/prot_fx.h 26442-g30/c-code/lib_com/prot_fx.h</w:t>
      </w:r>
    </w:p>
    <w:p w14:paraId="545AE3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--- 26442-g20/c-code/lib_com/prot_fx.h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16:35:27.000000000 +0200</w:t>
      </w:r>
    </w:p>
    <w:p w14:paraId="3DD51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+++ 26442-g30/c-code/lib_com/prot_fx.h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16:48:00.566413000 +0200</w:t>
      </w:r>
    </w:p>
    <w:p w14:paraId="324DF2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-200,6 +200,9 @@</w:t>
      </w:r>
    </w:p>
    <w:p w14:paraId="73687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Decoder_State_fx *st,                     /* i/o: decoder state structure */</w:t>
      </w:r>
    </w:p>
    <w:p w14:paraId="0ACC1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*pt_stream,                 /* i  : bitstream file                         */</w:t>
      </w:r>
    </w:p>
    <w:p w14:paraId="5295A0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nbits                       /* i  : number of bits                         */</w:t>
      </w:r>
    </w:p>
    <w:p w14:paraId="51378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, Word16 isAMRWB_IOmode</w:t>
      </w:r>
    </w:p>
    <w:p w14:paraId="5B7F39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, Word16 core_mode</w:t>
      </w:r>
    </w:p>
    <w:p w14:paraId="3ABDA2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, Word16 qbit</w:t>
      </w:r>
    </w:p>
    <w:p w14:paraId="1806B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,Word16 partialframe                /* i  : partial frame information     */</w:t>
      </w:r>
    </w:p>
    <w:p w14:paraId="53B553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,Word16 next_coder_type             /* i  : next coder type information     */</w:t>
      </w:r>
    </w:p>
    <w:p w14:paraId="6E5760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29247E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-3919,7 +3922,8 @@</w:t>
      </w:r>
    </w:p>
    <w:p w14:paraId="7802A5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*speech,      /* i  : weighted speech signal                    */</w:t>
      </w:r>
    </w:p>
    <w:p w14:paraId="18A0C2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*res,         /* o  : residual signal                           */</w:t>
      </w:r>
    </w:p>
    <w:p w14:paraId="6A4FDF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*p_Aq,        /* i  : quantized LP filter coefficients          */</w:t>
      </w:r>
    </w:p>
    <w:p w14:paraId="152E22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const Word16 vad_hover_flag</w:t>
      </w:r>
    </w:p>
    <w:p w14:paraId="25F86F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vad_hover_flag,</w:t>
      </w:r>
    </w:p>
    <w:p w14:paraId="46DB5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</w:t>
      </w:r>
    </w:p>
    <w:p w14:paraId="68640F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61AD3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updt_IO_switch_enc_fx(</w:t>
      </w:r>
    </w:p>
    <w:p w14:paraId="4C7F02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*st,            /* i/o: state structure             */</w:t>
      </w:r>
    </w:p>
    <w:p w14:paraId="3F9A4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-4508,6 +4512,7 @@</w:t>
      </w:r>
    </w:p>
    <w:p w14:paraId="1CDD8B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*st_fx,      /* i/o: state structure                         */</w:t>
      </w:r>
    </w:p>
    <w:p w14:paraId="7A2E7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pitch[3],        /* i  : open loop pitch lag for each half-frame                    Q0*/</w:t>
      </w:r>
    </w:p>
    <w:p w14:paraId="63420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voicing[3],      /* i  : maximum normalized correlation for each half-frame         Q15*/</w:t>
      </w:r>
    </w:p>
    <w:p w14:paraId="778D0F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old_pitch1,/* i  : OL pitch value from last frame                                */</w:t>
      </w:r>
    </w:p>
    <w:p w14:paraId="79A31E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corr_shift,      /* i  : correlation shift                                          Q15*/</w:t>
      </w:r>
    </w:p>
    <w:p w14:paraId="01CE8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vad_flag,        /* i  : vad flag                                                   Q0*/</w:t>
      </w:r>
    </w:p>
    <w:p w14:paraId="6C3B8B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const Word16 Az[]       /* i:  a coeffs */</w:t>
      </w:r>
    </w:p>
    <w:p w14:paraId="4370D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-6143,6 +6148,7 @@</w:t>
      </w:r>
    </w:p>
    <w:p w14:paraId="5AA4A7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*output,                    /* o  : synthesized transitions signal         */</w:t>
      </w:r>
    </w:p>
    <w:p w14:paraId="79B587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Hilbert_Mem[],              /* i/o: memory                                 */</w:t>
      </w:r>
    </w:p>
    <w:p w14:paraId="442AA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state_lsyn_filt_shb_local[],/* i/o: memory                                 */</w:t>
      </w:r>
    </w:p>
    <w:p w14:paraId="34778C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mem_resamp_HB_32k[],        /* i/o: memory                                 */</w:t>
      </w:r>
    </w:p>
    <w:p w14:paraId="6954E6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*syn_dm_phase,</w:t>
      </w:r>
    </w:p>
    <w:p w14:paraId="792385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  output_Fs,</w:t>
      </w:r>
    </w:p>
    <w:p w14:paraId="62B3E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*up_mem,</w:t>
      </w:r>
    </w:p>
    <w:p w14:paraId="2AE32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-7696,6 +7702,7 @@</w:t>
      </w:r>
    </w:p>
    <w:p w14:paraId="67F2FA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      /* o  : voicing factors                     */</w:t>
      </w:r>
    </w:p>
    <w:p w14:paraId="6F878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pitch_buf[],                  /* o  : floating pitch for each subframe    */</w:t>
      </w:r>
    </w:p>
    <w:p w14:paraId="3E8F39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vad_hover_flag,</w:t>
      </w:r>
    </w:p>
    <w:p w14:paraId="17AD4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Word16 vad_flag_dtx,</w:t>
      </w:r>
    </w:p>
    <w:p w14:paraId="6C9D3D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*Q_new,</w:t>
      </w:r>
    </w:p>
    <w:p w14:paraId="674CC5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*shift</w:t>
      </w:r>
    </w:p>
    <w:p w14:paraId="0750A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3B5C3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-7737,6 +7744,7 @@</w:t>
      </w:r>
    </w:p>
    <w:p w14:paraId="5CBD51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65E98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*ptr_bwe_exc,           /* o  : excitation for SWB TBE              */</w:t>
      </w:r>
    </w:p>
    <w:p w14:paraId="49FE9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const Word16 vad_hover_flag,</w:t>
      </w:r>
    </w:p>
    <w:p w14:paraId="46D06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vad_flag_dtx,</w:t>
      </w:r>
    </w:p>
    <w:p w14:paraId="45452E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Q_new,</w:t>
      </w:r>
    </w:p>
    <w:p w14:paraId="0A27A6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shift</w:t>
      </w:r>
    </w:p>
    <w:p w14:paraId="2E3D98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0C0556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-8890,8 +8898,6 @@</w:t>
      </w:r>
    </w:p>
    <w:p w14:paraId="43C85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76FD6B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107B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5A6F7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*core,               /* (0) : current frame mode */</w:t>
      </w:r>
    </w:p>
    <w:p w14:paraId="019829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*last_core,          /* (0) : last frame mode */</w:t>
      </w:r>
    </w:p>
    <w:p w14:paraId="45798A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*coder_type,</w:t>
      </w:r>
    </w:p>
    <w:p w14:paraId="62C8AC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param[],             /* (o) : decoded parameters               */</w:t>
      </w:r>
    </w:p>
    <w:p w14:paraId="4782A7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Word16 param_lpc[],         /* (o) : LPC parameters                   */</w:t>
      </w:r>
    </w:p>
    <w:p w14:paraId="7A5AC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26442-g20/c-code/lib_com/residu_fx.c 26442-g30/c-code/lib_com/residu_fx.c</w:t>
      </w:r>
    </w:p>
    <w:p w14:paraId="07E237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--- 26442-g20/c-code/lib_com/residu_fx.c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16:35:41.000000000 +0200</w:t>
      </w:r>
    </w:p>
    <w:p w14:paraId="0C846E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+++ 26442-g30/c-code/lib_com/residu_fx.c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16:48:00.689386000 +0200</w:t>
      </w:r>
    </w:p>
    <w:p w14:paraId="4F9D42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-176,7 +176,8 @@</w:t>
      </w:r>
    </w:p>
    <w:p w14:paraId="5F0B9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*speech,      /* i  : weighted speech signal                    */</w:t>
      </w:r>
    </w:p>
    <w:p w14:paraId="5B5C80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*res,         /* o  : residual signal                           */</w:t>
      </w:r>
    </w:p>
    <w:p w14:paraId="06BA21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*p_Aq,        /* i  : quantized LP filter coefficients          */</w:t>
      </w:r>
    </w:p>
    <w:p w14:paraId="2DAB34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const Word16 vad_hover_flag</w:t>
      </w:r>
    </w:p>
    <w:p w14:paraId="1C0825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vad_hover_flag,</w:t>
      </w:r>
    </w:p>
    <w:p w14:paraId="7FA5A7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</w:t>
      </w:r>
    </w:p>
    <w:p w14:paraId="11180F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)</w:t>
      </w:r>
    </w:p>
    <w:p w14:paraId="630C03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5EFA95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i_subfr;</w:t>
      </w:r>
    </w:p>
    <w:p w14:paraId="4E3336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-219,10 +220,13 @@</w:t>
      </w:r>
    </w:p>
    <w:p w14:paraId="1DC974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48023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52D3BC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FE0A0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077727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( st-&gt;Opt_DTX_ON_fx != 0 )  &amp;&amp; ( vad_flag_dtx != 0 ) )</w:t>
      </w:r>
    </w:p>
    <w:p w14:paraId="0127B2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B037C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7FCD0B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784E7F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681F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252B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9D95F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532430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2E6BA6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2EEA7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26442-g20/c-code/lib_dec/EvsRXlib.c 26442-g30/c-code/lib_dec/EvsRXlib.c</w:t>
      </w:r>
    </w:p>
    <w:p w14:paraId="48A7A8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--- 26442-g20/c-code/lib_dec/EvsRXlib.c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16:34:26.000000000 +0200</w:t>
      </w:r>
    </w:p>
    <w:p w14:paraId="630698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+++ 26442-g30/c-code/lib_dec/EvsRXlib.c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16:47:59.848413000 +0200</w:t>
      </w:r>
    </w:p>
    <w:p w14:paraId="0F0517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-167,14 +167,22 @@</w:t>
      </w:r>
    </w:p>
    <w:p w14:paraId="515120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auSize,</w:t>
      </w:r>
    </w:p>
    <w:p w14:paraId="304F97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rtpSequenceNumber,</w:t>
      </w:r>
    </w:p>
    <w:p w14:paraId="787169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Word32 rtpTimeStamp,</w:t>
      </w:r>
    </w:p>
    <w:p w14:paraId="31DB98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Word32 rcvTime_ms)</w:t>
      </w:r>
    </w:p>
    <w:p w14:paraId="508544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Word32 rcvTime_ms</w:t>
      </w:r>
    </w:p>
    <w:p w14:paraId="23ABAF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0C851A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694FD8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373E7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73A0ED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FB8F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JB4_DATAUNIT_HANDLE dataUnit;</w:t>
      </w:r>
    </w:p>
    <w:p w14:paraId="75B3E0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partialCopyFrameType, partialCopyOffset;</w:t>
      </w:r>
    </w:p>
    <w:p w14:paraId="10AD0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result;</w:t>
      </w:r>
    </w:p>
    <w:p w14:paraId="58CF09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9A6A4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    assert( auSize != 0 );</w:t>
      </w:r>
    </w:p>
    <w:p w14:paraId="29057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    assert( (auSize + 7) / 8 &lt;= MAX_AU_SIZE );</w:t>
      </w:r>
    </w:p>
    <w:p w14:paraId="51F7DD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(auSize == 0) {</w:t>
      </w:r>
    </w:p>
    <w:p w14:paraId="2CEE35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EVS_RX_NO_ERROR; /* ignore empty/NO_DATA frame - shouldn't be transmitted in RTP */</w:t>
      </w:r>
    </w:p>
    <w:p w14:paraId="499334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F462E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((auSize + 7) / 8 &gt; MAX_AU_SIZE) {</w:t>
      </w:r>
    </w:p>
    <w:p w14:paraId="32735B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EVS_RX_RECEIVER_ERROR;</w:t>
      </w:r>
    </w:p>
    <w:p w14:paraId="0E82F2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097CB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A5844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check if frame contains a partial copy and get its offset */</w:t>
      </w:r>
    </w:p>
    <w:p w14:paraId="573932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evs_dec_previewFrame(au, auSize, &amp;partialCopyFrameType, &amp;partialCopyOffset);</w:t>
      </w:r>
    </w:p>
    <w:p w14:paraId="485D98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-199,6 +207,9 @@</w:t>
      </w:r>
    </w:p>
    <w:p w14:paraId="49B1D2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45DEC5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dataUnit-&gt;partialCopyOffset = partialCopyOffset;</w:t>
      </w:r>
    </w:p>
    <w:p w14:paraId="0E497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2E445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dataUnit-&gt;isAMRWB_IOmode = isAMRWB_IOmode;</w:t>
      </w:r>
    </w:p>
    <w:p w14:paraId="7A3D55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dataUnit-&gt;frameTypeIndex = frameTypeIndex;</w:t>
      </w:r>
    </w:p>
    <w:p w14:paraId="1E019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dataUnit-&gt;qBit = qBit;</w:t>
      </w:r>
    </w:p>
    <w:p w14:paraId="3D61FD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add the frame to the JBM */</w:t>
      </w:r>
    </w:p>
    <w:p w14:paraId="73462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result = JB4_PushDataUnit(hEvsRX-&gt;hJBM, dataUnit, rcvTime_ms);</w:t>
      </w:r>
    </w:p>
    <w:p w14:paraId="648DEE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IF(result != 0)</w:t>
      </w:r>
    </w:p>
    <w:p w14:paraId="33FEEA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-228,6 +239,9 @@</w:t>
      </w:r>
    </w:p>
    <w:p w14:paraId="556448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3463C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dataUnit-&gt;partialCopyOffset = partialCopyOffset;</w:t>
      </w:r>
    </w:p>
    <w:p w14:paraId="3899E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338B5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dataUnit-&gt;isAMRWB_IOmode = isAMRWB_IOmode;</w:t>
      </w:r>
    </w:p>
    <w:p w14:paraId="3194C4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dataUnit-&gt;frameTypeIndex = frameTypeIndex;</w:t>
      </w:r>
    </w:p>
    <w:p w14:paraId="333E96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dataUnit-&gt;qBit = qBit;</w:t>
      </w:r>
    </w:p>
    <w:p w14:paraId="031CE4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add the frame to the JBM */</w:t>
      </w:r>
    </w:p>
    <w:p w14:paraId="0667AE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result = JB4_PushDataUnit(hEvsRX-&gt;hJBM, dataUnit, rcvTime_ms);</w:t>
      </w:r>
    </w:p>
    <w:p w14:paraId="52ABF9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IF(result != 0)</w:t>
      </w:r>
    </w:p>
    <w:p w14:paraId="2A9364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-306,7 +320,9 @@</w:t>
      </w:r>
    </w:p>
    <w:p w14:paraId="73948A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4A29F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        tmp = 1;</w:t>
      </w:r>
    </w:p>
    <w:p w14:paraId="0DC75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33440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read_indices_from_djb_fx( st, dataUnit-&gt;data, dataUnit-&gt;dataSize, tmp, dataUnit-&gt;nextCoderType );</w:t>
      </w:r>
    </w:p>
    <w:p w14:paraId="769154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read_indices_from_djb_fx( st, dataUnit-&gt;data, dataUnit-&gt;dataSize,</w:t>
      </w:r>
    </w:p>
    <w:p w14:paraId="40517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dataUnit-&gt;isAMRWB_IOmode, dataUnit-&gt;frameTypeIndex, dataUnit-&gt;qBit,</w:t>
      </w:r>
    </w:p>
    <w:p w14:paraId="0F81D6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tmp, dataUnit-&gt;nextCoderType );</w:t>
      </w:r>
    </w:p>
    <w:p w14:paraId="03178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9143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IF(dataUnit-&gt;partial_frame != 0)</w:t>
      </w:r>
    </w:p>
    <w:p w14:paraId="14CB31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5236D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-316,19 +332,23 @@</w:t>
      </w:r>
    </w:p>
    <w:p w14:paraId="1D6F53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2D3A7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/* initialize decoder with first received frame */</w:t>
      </w:r>
    </w:p>
    <w:p w14:paraId="1CCA9C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3EA36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initialize, since this is needed within read_indices_from_djb, to correctly set st-&gt;last_codec_mode */</w:t>
      </w:r>
    </w:p>
    <w:p w14:paraId="6B49E8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/* initialize, since this is needed within read_indices_from_djb_fx, to correctly set st-&gt;last_codec_mode */</w:t>
      </w:r>
    </w:p>
    <w:p w14:paraId="0D78D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st-&gt;ini_frame_fx = 0;</w:t>
      </w:r>
    </w:p>
    <w:p w14:paraId="701E7C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st-&gt;prev_use_partial_copy = 0;</w:t>
      </w:r>
    </w:p>
    <w:p w14:paraId="5C8B13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init_decoder_fx( st );</w:t>
      </w:r>
    </w:p>
    <w:p w14:paraId="5E82DE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D8DCF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parse frame again because init_decoder() overwrites st-&gt;total_brate_fx */</w:t>
      </w:r>
    </w:p>
    <w:p w14:paraId="2465CF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read_indices_from_djb_fx( st, dataUnit-&gt;data, dataUnit-&gt;dataSize, 0, 0 );</w:t>
      </w:r>
    </w:p>
    <w:p w14:paraId="70CB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read_indices_from_djb_fx( st, dataUnit-&gt;data, dataUnit-&gt;dataSize,</w:t>
      </w:r>
    </w:p>
    <w:p w14:paraId="5BAA64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dataUnit-&gt;isAMRWB_IOmode, dataUnit-&gt;frameTypeIndex, dataUnit-&gt;qBit,</w:t>
      </w:r>
    </w:p>
    <w:p w14:paraId="32DC7D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0, 0 );</w:t>
      </w:r>
    </w:p>
    <w:p w14:paraId="4FDA80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C8FA2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D4DF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269E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 st-&gt;codec_mode != 0 )</w:t>
      </w:r>
    </w:p>
    <w:p w14:paraId="2504DA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4EC2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read_indices_from_djb_fx( st, NULL, 0, 0, 0 );</w:t>
      </w:r>
    </w:p>
    <w:p w14:paraId="568ABE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read_indices_from_djb_fx( st, NULL, 0,</w:t>
      </w:r>
    </w:p>
    <w:p w14:paraId="23B4FA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0, 0, 0,</w:t>
      </w:r>
    </w:p>
    <w:p w14:paraId="70E7CF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0, 0 );</w:t>
      </w:r>
    </w:p>
    <w:p w14:paraId="08106B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8EE1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1136F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the main decoding routine */</w:t>
      </w:r>
    </w:p>
    <w:p w14:paraId="419861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26442-g20/c-code/lib_dec/EvsRXlib.h 26442-g30/c-code/lib_dec/EvsRXlib.h</w:t>
      </w:r>
    </w:p>
    <w:p w14:paraId="0DECB6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--- 26442-g20/c-code/lib_dec/EvsRXlib.h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16:34:14.000000000 +0200</w:t>
      </w:r>
    </w:p>
    <w:p w14:paraId="4D284C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+++ 26442-g30/c-code/lib_dec/EvsRXlib.h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16:47:59.851440000 +0200</w:t>
      </w:r>
    </w:p>
    <w:p w14:paraId="1E034C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-56,7 +56,11 @@</w:t>
      </w:r>
    </w:p>
    <w:p w14:paraId="7FA0B5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auSize,</w:t>
      </w:r>
    </w:p>
    <w:p w14:paraId="535DF6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rtpSequenceNumber,</w:t>
      </w:r>
    </w:p>
    <w:p w14:paraId="56CAA5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Word32 rtpTimeStamp,</w:t>
      </w:r>
    </w:p>
    <w:p w14:paraId="374F13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Word32 rcvTime_ms);</w:t>
      </w:r>
    </w:p>
    <w:p w14:paraId="6FBE77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Word32 rcvTime_ms</w:t>
      </w:r>
    </w:p>
    <w:p w14:paraId="78E9F2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420EF5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52DC65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6C2F5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);</w:t>
      </w:r>
    </w:p>
    <w:p w14:paraId="6F6B1D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B4C1A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/*! Retrieves one frame of output PCM data. */</w:t>
      </w:r>
    </w:p>
    <w:p w14:paraId="31A91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EVS_RX_ERROR</w:t>
      </w:r>
    </w:p>
    <w:p w14:paraId="3E1253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26442-g20/c-code/lib_dec/FEC_adapt_codebook_fx.c 26442-g30/c-code/lib_dec/FEC_adapt_codebook_fx.c</w:t>
      </w:r>
    </w:p>
    <w:p w14:paraId="6016EE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--- 26442-g20/c-code/lib_dec/FEC_adapt_codebook_fx.c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16:34:17.000000000 +0200</w:t>
      </w:r>
    </w:p>
    <w:p w14:paraId="6AC8EB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+++ 26442-g30/c-code/lib_dec/FEC_adapt_codebook_fx.c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16:47:59.863399000 +0200</w:t>
      </w:r>
    </w:p>
    <w:p w14:paraId="390864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-490,6 +490,7 @@</w:t>
      </w:r>
    </w:p>
    <w:p w14:paraId="1202E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pt_pos--;</w:t>
      </w:r>
    </w:p>
    <w:p w14:paraId="13BFD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1118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data */</w:t>
      </w:r>
    </w:p>
    <w:p w14:paraId="59B103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remaining_len = s_max(0, remaining_len);</w:t>
      </w:r>
    </w:p>
    <w:p w14:paraId="76DA9E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Copy(pt_exc1, pt_exc, remaining_len);</w:t>
      </w:r>
    </w:p>
    <w:p w14:paraId="3C121D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vector */</w:t>
      </w:r>
    </w:p>
    <w:p w14:paraId="1DF2B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Copy(exc_tmp, exc, L_frame);</w:t>
      </w:r>
    </w:p>
    <w:p w14:paraId="02B3EC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-523,6 +524,7 @@</w:t>
      </w:r>
    </w:p>
    <w:p w14:paraId="4B91ED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pt_pos--;</w:t>
      </w:r>
    </w:p>
    <w:p w14:paraId="385F17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31536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data */</w:t>
      </w:r>
    </w:p>
    <w:p w14:paraId="4FD140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remaining_len = s_max(0, remaining_len);</w:t>
      </w:r>
    </w:p>
    <w:p w14:paraId="29912E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Copy(pt_exc1, pt_exc, remaining_len);</w:t>
      </w:r>
    </w:p>
    <w:p w14:paraId="41C0D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vector */</w:t>
      </w:r>
    </w:p>
    <w:p w14:paraId="1E88C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Copy(exc_tmp, exc, L_frame);</w:t>
      </w:r>
    </w:p>
    <w:p w14:paraId="012BBD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26442-g20/c-code/lib_dec/cng_dec_fx.c 26442-g30/c-code/lib_dec/cng_dec_fx.c</w:t>
      </w:r>
    </w:p>
    <w:p w14:paraId="061C4E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--- 26442-g20/c-code/lib_dec/cng_dec_fx.c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16:34:31.000000000 +0200</w:t>
      </w:r>
    </w:p>
    <w:p w14:paraId="070C35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+++ 26442-g30/c-code/lib_dec/cng_dec_fx.c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16:48:00.213407000 +0200</w:t>
      </w:r>
    </w:p>
    <w:p w14:paraId="7A7735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-162,11 +162,17 @@</w:t>
      </w:r>
    </w:p>
    <w:p w14:paraId="4A3E8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the energy index */</w:t>
      </w:r>
    </w:p>
    <w:p w14:paraId="5B24E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L_enr_index = get_next_indice_fx( st_fx, num_bits );</w:t>
      </w:r>
    </w:p>
    <w:p w14:paraId="33027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8020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IF( L_sub(st_fx-&gt;last_core_brate_fx, SID_2k40) &lt;= 0 || sub(st_fx-&gt;prev_bfi_fx, 1) == 0 )</w:t>
      </w:r>
    </w:p>
    <w:p w14:paraId="2B7B7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{</w:t>
      </w:r>
    </w:p>
    <w:p w14:paraId="39D303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add(st_fx-&gt;old_enr_index_fx, 20);</w:t>
      </w:r>
    </w:p>
    <w:p w14:paraId="6F32E7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0EF90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ELSE</w:t>
      </w:r>
    </w:p>
    <w:p w14:paraId="01EE9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{</w:t>
      </w:r>
    </w:p>
    <w:p w14:paraId="38173C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tmp1 = add(st_fx-&gt;old_enr_index_fx, 40);</w:t>
      </w:r>
    </w:p>
    <w:p w14:paraId="6E676F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1127BC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IF(sub(L_enr_index, tmp1) &gt; 0 &amp;&amp; st_fx-&gt;old_enr_index_fx &gt;= 0 )  /* Likely bit error and not startup */</w:t>
      </w:r>
    </w:p>
    <w:p w14:paraId="3C689E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49343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L_enr_index = tmp1;</w:t>
      </w:r>
    </w:p>
    <w:p w14:paraId="7085AF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53A8CA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L_enr_index = tmp1; move16();</w:t>
      </w:r>
    </w:p>
    <w:p w14:paraId="0D642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L_enr_index = s_min(L_enr_index, 127);</w:t>
      </w:r>
    </w:p>
    <w:p w14:paraId="571F4F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(st_fx-&gt;Opt_AMR_WB_fx != 0)</w:t>
      </w:r>
    </w:p>
    <w:p w14:paraId="6746A1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BB746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26442-g20/c-code/lib_dec/core_dec_init.c 26442-g30/c-code/lib_dec/core_dec_init.c</w:t>
      </w:r>
    </w:p>
    <w:p w14:paraId="611370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--- 26442-g20/c-code/lib_dec/core_dec_init.c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16:34:17.000000000 +0200</w:t>
      </w:r>
    </w:p>
    <w:p w14:paraId="41C6E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+++ 26442-g30/c-code/lib_dec/core_dec_init.c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16:48:00.217391000 +0200</w:t>
      </w:r>
    </w:p>
    <w:p w14:paraId="064D0E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-554,8 +554,6 @@</w:t>
      </w:r>
    </w:p>
    <w:p w14:paraId="553F2B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st-&gt;prev_old_bfi_fx = 0;</w:t>
      </w:r>
    </w:p>
    <w:p w14:paraId="73621B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5BD89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4CEB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st-&gt;nbLostCmpt = 0;</w:t>
      </w:r>
    </w:p>
    <w:p w14:paraId="58FE87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move16();</w:t>
      </w:r>
    </w:p>
    <w:p w14:paraId="379332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/*st-&gt;noise_filling_index = 0;*/ /* not in BASOP */</w:t>
      </w:r>
    </w:p>
    <w:p w14:paraId="2517F5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3682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Copy(st-&gt;lsf_old_fx, st-&gt;lsf_adaptive_mean_fx, M);</w:t>
      </w:r>
    </w:p>
    <w:p w14:paraId="7D4667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26442-g20/c-code/lib_dec/dec_LPD.c 26442-g30/c-code/lib_dec/dec_LPD.c</w:t>
      </w:r>
    </w:p>
    <w:p w14:paraId="10EFC5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--- 26442-g20/c-code/lib_dec/dec_LPD.c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16:34:26.000000000 +0200</w:t>
      </w:r>
    </w:p>
    <w:p w14:paraId="597DFE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+++ 26442-g30/c-code/lib_dec/dec_LPD.c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16:48:00.236398000 +0200</w:t>
      </w:r>
    </w:p>
    <w:p w14:paraId="51906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-145,7 +145,7 @@</w:t>
      </w:r>
    </w:p>
    <w:p w14:paraId="2ADE7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move16();</w:t>
      </w:r>
    </w:p>
    <w:p w14:paraId="33FF2B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tcx_current_overlap_mode = st-&gt;tcx_cfg.tcx_curr_overlap_mode;</w:t>
      </w:r>
    </w:p>
    <w:p w14:paraId="5F2C62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move16();</w:t>
      </w:r>
    </w:p>
    <w:p w14:paraId="44C48C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dec_prm(&amp;(st-&gt;core_fx), &amp;(st-&gt;last_core_fx), coder_type, param, param_lpc, total_nbbits, st, L_frame, bitsRead);</w:t>
      </w:r>
    </w:p>
    <w:p w14:paraId="434550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dec_prm( coder_type, param, param_lpc, total_nbbits, st, L_frame, bitsRead );</w:t>
      </w:r>
    </w:p>
    <w:p w14:paraId="5529B7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IF(!st-&gt;rate_switching_init &amp;&amp; sub((st-&gt;last_codec_mode), MODE2) == 0 &amp;&amp; st-&gt;BER_detect)</w:t>
      </w:r>
    </w:p>
    <w:p w14:paraId="3C6B4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9D47D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*coder_type = st-&gt;last_coder_type_fx;</w:t>
      </w:r>
    </w:p>
    <w:p w14:paraId="67F183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-176,7 +176,7 @@</w:t>
      </w:r>
    </w:p>
    <w:p w14:paraId="3756B7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4C126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st-&gt;use_partial_copy &amp;&amp; sub(st-&gt;rf_frame_type, RF_TCXFD) &gt;= 0 &amp;&amp; sub(st-&gt;rf_frame_type, RF_TCXTD2) &lt;= 0 )</w:t>
      </w:r>
    </w:p>
    <w:p w14:paraId="50E1BB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EEE77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dec_prm( &amp;(st-&gt;core_fx), &amp;(st-&gt;last_core_fx), coder_type, param, param_lpc, total_nbbits, st, L_frame, bitsRead );</w:t>
      </w:r>
    </w:p>
    <w:p w14:paraId="1D5F9D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dec_prm( coder_type, param, param_lpc, total_nbbits, st, L_frame, bitsRead );</w:t>
      </w:r>
    </w:p>
    <w:p w14:paraId="781E4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}</w:t>
      </w:r>
    </w:p>
    <w:p w14:paraId="3D90D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87E8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(sub(st-&gt;nbLostCmpt, 1) &gt; 0)</w:t>
      </w:r>
    </w:p>
    <w:p w14:paraId="10E533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26442-g20/c-code/lib_dec/dec_prm.c 26442-g30/c-code/lib_dec/dec_prm.c</w:t>
      </w:r>
    </w:p>
    <w:p w14:paraId="43FAF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--- 26442-g20/c-code/lib_dec/dec_prm.c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16:34:21.000000000 +0200</w:t>
      </w:r>
    </w:p>
    <w:p w14:paraId="0F28EB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+++ 26442-g30/c-code/lib_dec/dec_prm.c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16:48:00.056461000 +0200</w:t>
      </w:r>
    </w:p>
    <w:p w14:paraId="2FDBA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-70,8 +70,6 @@</w:t>
      </w:r>
    </w:p>
    <w:p w14:paraId="1956F7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 decode parameters according to selected mode                    *</w:t>
      </w:r>
    </w:p>
    <w:p w14:paraId="38696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*-----------------------------------------------------------------*/</w:t>
      </w:r>
    </w:p>
    <w:p w14:paraId="3F077E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1D81ED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*core,         /* (0) : current frame mode */</w:t>
      </w:r>
    </w:p>
    <w:p w14:paraId="1C8337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*last_core,    /* (0) : last frame mode */</w:t>
      </w:r>
    </w:p>
    <w:p w14:paraId="71009D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*coder_type,</w:t>
      </w:r>
    </w:p>
    <w:p w14:paraId="3FB26B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param[],       /* (o) : decoded parameters               */</w:t>
      </w:r>
    </w:p>
    <w:p w14:paraId="3ACA90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Word16 param_lpc[],   /* (o) : LPC parameters                   */</w:t>
      </w:r>
    </w:p>
    <w:p w14:paraId="08212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-166,11 +164,8 @@</w:t>
      </w:r>
    </w:p>
    <w:p w14:paraId="7B68C5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/* Modes (ACE_GC, ACE_UC, TCX20, TCX10...)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*/</w:t>
      </w:r>
    </w:p>
    <w:p w14:paraId="7D7FA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st-&gt;tcxonly )</w:t>
      </w:r>
    </w:p>
    <w:p w14:paraId="2558A5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4DC95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get_next_indice_fx(st, 1);</w:t>
      </w:r>
    </w:p>
    <w:p w14:paraId="2D70FF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</w:t>
      </w:r>
    </w:p>
    <w:p w14:paraId="630451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*core = add(tmp, 1);</w:t>
      </w:r>
    </w:p>
    <w:p w14:paraId="37A6C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st-&gt;core_fx = add(get_next_indice_fx(st, 1), 1);</w:t>
      </w:r>
    </w:p>
    <w:p w14:paraId="149882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39C14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47EBF1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ind = get_next_indice_fx(st, 2);</w:t>
      </w:r>
    </w:p>
    <w:p w14:paraId="41A5B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st-&gt;clas_dec = ONSET;</w:t>
      </w:r>
    </w:p>
    <w:p w14:paraId="0D5A1A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4AC90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-194,7 +189,6 @@</w:t>
      </w:r>
    </w:p>
    <w:p w14:paraId="7B35A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st-&gt;clas_dec = VOICED_CLAS;</w:t>
      </w:r>
    </w:p>
    <w:p w14:paraId="53C270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656E7F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B10D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1638C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*coder_type = INACTIVE;</w:t>
      </w:r>
    </w:p>
    <w:p w14:paraId="53216B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st-&gt;VAD = 0;</w:t>
      </w:r>
    </w:p>
    <w:p w14:paraId="4431C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43DE51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-204,7 +198,7 @@</w:t>
      </w:r>
    </w:p>
    <w:p w14:paraId="42D9FF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(sub(st-&gt;mdct_sw, MODE1) == 0)</w:t>
      </w:r>
    </w:p>
    <w:p w14:paraId="402ACB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4CEDC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2 bits instead of 3 as TCX is already signaled */</w:t>
      </w:r>
    </w:p>
    <w:p w14:paraId="4EF0C7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*core = TCX_20_CORE;</w:t>
      </w:r>
    </w:p>
    <w:p w14:paraId="062CBE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st-&gt;core_fx = TCX_20_CORE;</w:t>
      </w:r>
    </w:p>
    <w:p w14:paraId="7D9A46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290CF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st-&gt;tcx_cfg.coder_type = get_next_indice_fx(st, 2);</w:t>
      </w:r>
    </w:p>
    <w:p w14:paraId="286266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2014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-219,7 +213,7 @@</w:t>
      </w:r>
    </w:p>
    <w:p w14:paraId="66AB11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BDB26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get_next_indice_fx(st, 3);</w:t>
      </w:r>
    </w:p>
    <w:p w14:paraId="31597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assert(!(tmp &amp; 4) || !"HQ_CORE encountered in dec_prm");</w:t>
      </w:r>
    </w:p>
    <w:p w14:paraId="507250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TCX_20_CORE;</w:t>
      </w:r>
    </w:p>
    <w:p w14:paraId="4C79B1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TCX_20_CORE;</w:t>
      </w:r>
    </w:p>
    <w:p w14:paraId="73AD74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04AD5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st-&gt;tcx_cfg.coder_type = tmp;</w:t>
      </w:r>
    </w:p>
    <w:p w14:paraId="31FA8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739957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-228,7 +222,7 @@</w:t>
      </w:r>
    </w:p>
    <w:p w14:paraId="5CB484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45649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 /* ACELP */</w:t>
      </w:r>
    </w:p>
    <w:p w14:paraId="4D54D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C060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1EFD62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ACELP_CORE;</w:t>
      </w:r>
    </w:p>
    <w:p w14:paraId="79AFE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B4992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get_next_indice_fx(st, 2);</w:t>
      </w:r>
    </w:p>
    <w:p w14:paraId="008419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6CC4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-243,12 +237,12 @@</w:t>
      </w:r>
    </w:p>
    <w:p w14:paraId="46B326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tmp = get_next_indice_fx(st, 1);</w:t>
      </w:r>
    </w:p>
    <w:p w14:paraId="61EB6E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IF(tmp == 0)</w:t>
      </w:r>
    </w:p>
    <w:p w14:paraId="1FE822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27716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ACELP_CORE;</w:t>
      </w:r>
    </w:p>
    <w:p w14:paraId="45B3A3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st-&gt;core_fx = ACELP_CORE;</w:t>
      </w:r>
    </w:p>
    <w:p w14:paraId="179941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6D7039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            }</w:t>
      </w:r>
    </w:p>
    <w:p w14:paraId="05563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</w:t>
      </w:r>
    </w:p>
    <w:p w14:paraId="58082D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4CD340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TCX_20_CORE;</w:t>
      </w:r>
    </w:p>
    <w:p w14:paraId="5F628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st-&gt;core_fx = TCX_20_CORE;</w:t>
      </w:r>
    </w:p>
    <w:p w14:paraId="60EE7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37E45F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st-&gt;tcx_cfg.coder_type = *coder_type;</w:t>
      </w:r>
    </w:p>
    <w:p w14:paraId="4F3AA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186A0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-257,13 +251,13 @@</w:t>
      </w:r>
    </w:p>
    <w:p w14:paraId="364B02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76AFF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58580A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4A4F4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07402D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ACELP_CORE;</w:t>
      </w:r>
    </w:p>
    <w:p w14:paraId="441939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16CD3D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get_next_indice_fx(st, 3);</w:t>
      </w:r>
    </w:p>
    <w:p w14:paraId="5AC516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560107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IF ( sub(*coder_type, ACELP_MODE_MAX) &gt;= 0)</w:t>
      </w:r>
    </w:p>
    <w:p w14:paraId="008CBF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32A388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TCX_20_CORE;</w:t>
      </w:r>
    </w:p>
    <w:p w14:paraId="46AA1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st-&gt;core_fx = TCX_20_CORE;</w:t>
      </w:r>
    </w:p>
    <w:p w14:paraId="06AAD6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move16();</w:t>
      </w:r>
    </w:p>
    <w:p w14:paraId="62E80C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*coder_type=sub(*coder_type,ACELP_MODE_MAX);</w:t>
      </w:r>
    </w:p>
    <w:p w14:paraId="7B33E6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st-&gt;tcx_cfg.coder_type = *coder_type;</w:t>
      </w:r>
    </w:p>
    <w:p w14:paraId="111D0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-274,7 +268,7 @@</w:t>
      </w:r>
    </w:p>
    <w:p w14:paraId="21DDA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F8394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5E0B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8304B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st-&gt;igf != 0 &amp;&amp; *core == 0 )</w:t>
      </w:r>
    </w:p>
    <w:p w14:paraId="0FBF2F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st-&gt;igf != 0 &amp;&amp; (sub(st-&gt;core_fx, ACELP_CORE) == 0) )</w:t>
      </w:r>
    </w:p>
    <w:p w14:paraId="34A0F8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E6BBB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st-&gt;bits_frame_core = sub( st-&gt;bits_frame_core, get_tbe_bits_fx(st-&gt;total_brate_fx, st-&gt;bwidth_fx, st-&gt;rf_flag) );</w:t>
      </w:r>
    </w:p>
    <w:p w14:paraId="25F576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4C8B8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-309,24 +303,29 @@</w:t>
      </w:r>
    </w:p>
    <w:p w14:paraId="33664C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69FA3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655286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2A04AF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( *core != ACELP_CORE || st-&gt;tcx_cfg.lfacNext &gt; 0 ) &amp;&amp; st-&gt;use_partial_copy == 0 )</w:t>
      </w:r>
    </w:p>
    <w:p w14:paraId="10CCAA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 st-&gt;core_fx != ACELP_CORE || st-&gt;tcx_cfg.lfacNext &gt; 0 ) &amp;&amp; st-&gt;use_partial_copy == 0 )</w:t>
      </w:r>
    </w:p>
    <w:p w14:paraId="16A26A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FE96D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get_next_indice_fx(st, 1);</w:t>
      </w:r>
    </w:p>
    <w:p w14:paraId="69151F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st-&gt;last_core_bs_fx = get_next_indice_fx(st, 1);</w:t>
      </w:r>
    </w:p>
    <w:p w14:paraId="6A5A5A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745B6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8819C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*last_core = tmp;</w:t>
      </w:r>
    </w:p>
    <w:p w14:paraId="5F4F5B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</w:t>
      </w:r>
    </w:p>
    <w:p w14:paraId="027362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/*for TCX 10 force last_core to be TCX since ACELP as previous core is forbidden*/</w:t>
      </w:r>
    </w:p>
    <w:p w14:paraId="1F9E61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sub(*core, TCX_10_CORE) == 0 )</w:t>
      </w:r>
    </w:p>
    <w:p w14:paraId="1A1975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/* </w:t>
      </w:r>
    </w:p>
    <w:p w14:paraId="5DCCAC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need to introduce special error handling for lost transition frames from CNG:</w:t>
      </w:r>
    </w:p>
    <w:p w14:paraId="1012F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in such cases, the bitstream reader continues with CNG, setting bfi = 0, total_brate = 0</w:t>
      </w:r>
    </w:p>
    <w:p w14:paraId="43CE7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this might result in a not matching last_core transmitted in the BS - we should use this </w:t>
      </w:r>
    </w:p>
    <w:p w14:paraId="63BE9A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only for interpreting the bitstream and re-use the internal state for the proper </w:t>
      </w:r>
    </w:p>
    <w:p w14:paraId="222E11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transition handling; still, for voiced onsets rather stick to wrong windowing...</w:t>
      </w:r>
    </w:p>
    <w:p w14:paraId="5C683B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*/</w:t>
      </w:r>
    </w:p>
    <w:p w14:paraId="25B756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(!((st-&gt;last_total_brate_fx == 0) &amp;&amp; (sub(st-&gt;clas_dec, VOICED_CLAS) != 0))) &amp;&amp; (sub(st-&gt;last_core_bs_fx, st-&gt;last_core_fx) != 0) )</w:t>
      </w:r>
    </w:p>
    <w:p w14:paraId="058CDD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80C7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*last_core = TCX_20_CORE;</w:t>
      </w:r>
    </w:p>
    <w:p w14:paraId="61D8A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50099E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st-&gt;last_core_fx = st-&gt;last_core_bs_fx;</w:t>
      </w:r>
    </w:p>
    <w:p w14:paraId="1C069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40E1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</w:t>
      </w:r>
    </w:p>
    <w:p w14:paraId="6CCB69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test();</w:t>
      </w:r>
    </w:p>
    <w:p w14:paraId="52A123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st-&gt;prev_bfi_fx == 0 &amp;&amp; sub(st-&gt;last_core_fx,*last_core) != 0 )</w:t>
      </w:r>
    </w:p>
    <w:p w14:paraId="0AE0A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for TCX 10 force last_core to be TCX since ACELP as previous core is forbidden */</w:t>
      </w:r>
    </w:p>
    <w:p w14:paraId="67E60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sub(st-&gt;core_fx, TCX_10_CORE) == 0 )</w:t>
      </w:r>
    </w:p>
    <w:p w14:paraId="7DE242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C1F9E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st-&gt;BER_detect = 1;</w:t>
      </w:r>
    </w:p>
    <w:p w14:paraId="140B6E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st-&gt;last_core_fx = TCX_20_CORE;</w:t>
      </w:r>
    </w:p>
    <w:p w14:paraId="1591F2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st-&gt;last_core_bs_fx = TCX_20_CORE;            </w:t>
      </w:r>
    </w:p>
    <w:p w14:paraId="1B1ABD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6BF67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A2B3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03E1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DE672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-348,7 +347,7 @@</w:t>
      </w:r>
    </w:p>
    <w:p w14:paraId="7CD2E9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250D3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last overlap mode based on the previous and current frame type and coded overlap mode */</w:t>
      </w:r>
    </w:p>
    <w:p w14:paraId="31E039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01F929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((sub(*last_core, ACELP_CORE) == 0) || (sub(*last_core, AMR_WB_CORE) == 0))</w:t>
      </w:r>
    </w:p>
    <w:p w14:paraId="4EA97B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((sub(st-&gt;last_core_fx, ACELP_CORE) == 0) || (sub(st-&gt;last_core_fx, AMR_WB_CORE) == 0))</w:t>
      </w:r>
    </w:p>
    <w:p w14:paraId="56FC16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E75A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TRANSITION_OVERLAP;</w:t>
      </w:r>
    </w:p>
    <w:p w14:paraId="0998EE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4B0CFB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-356,7 +355,7 @@</w:t>
      </w:r>
    </w:p>
    <w:p w14:paraId="4C0F67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05F4C6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A68DD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43F43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((sub(*core, TCX_10_CORE) == 0) &amp;&amp; (sub(st-&gt;tcx_cfg.tcx_curr_overlap_mode, ALDO_WINDOW) == 0))</w:t>
      </w:r>
    </w:p>
    <w:p w14:paraId="0B5FE2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((sub(st-&gt;core_fx, TCX_10_CORE) == 0) &amp;&amp; (sub(st-&gt;tcx_cfg.tcx_curr_overlap_mode, ALDO_WINDOW) == 0))</w:t>
      </w:r>
    </w:p>
    <w:p w14:paraId="786F6D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5C4E5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st-&gt;tcx_cfg.tcx_last_overlap_mode = FULL_OVERLAP;</w:t>
      </w:r>
    </w:p>
    <w:p w14:paraId="4D960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102984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-366,7 +365,7 @@</w:t>
      </w:r>
    </w:p>
    <w:p w14:paraId="23C98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st-&gt;tcx_cfg.tcx_last_overlap_mode = st-&gt;tcx_cfg.tcx_curr_overlap_mode;</w:t>
      </w:r>
    </w:p>
    <w:p w14:paraId="0585DC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7B74A9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45A789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 ((sub(*core, TCX_10_CORE) != 0) &amp;&amp; (sub(st-&gt;tcx_cfg.tcx_curr_overlap_mode, FULL_OVERLAP) == 0))</w:t>
      </w:r>
    </w:p>
    <w:p w14:paraId="475186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 ((sub(st-&gt;core_fx, TCX_10_CORE) != 0) &amp;&amp; (sub(st-&gt;tcx_cfg.tcx_curr_overlap_mode, FULL_OVERLAP) == 0))</w:t>
      </w:r>
    </w:p>
    <w:p w14:paraId="1D9089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CEB3E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st-&gt;tcx_cfg.tcx_last_overlap_mode = ALDO_WINDOW;</w:t>
      </w:r>
    </w:p>
    <w:p w14:paraId="77D3C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11913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-377,7 +376,7 @@</w:t>
      </w:r>
    </w:p>
    <w:p w14:paraId="0B1C5B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st-&gt;tcx_cfg.tcx_curr_overlap_mode = ALDO_WINDOW;</w:t>
      </w:r>
    </w:p>
    <w:p w14:paraId="59E702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E68C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D9B3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(sub(*core, ACELP_CORE) != 0)</w:t>
      </w:r>
    </w:p>
    <w:p w14:paraId="0EC53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(sub(st-&gt;core_fx, ACELP_CORE) != 0)</w:t>
      </w:r>
    </w:p>
    <w:p w14:paraId="3F72B0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EDCC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tmp = 0;</w:t>
      </w:r>
    </w:p>
    <w:p w14:paraId="16C19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1BEF4A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-393,7 +392,7 @@</w:t>
      </w:r>
    </w:p>
    <w:p w14:paraId="460149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3A5D62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2B96BB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50B65C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((sub(*core, TCX_20_CORE) == 0) &amp;&amp; (tmp == 0) &amp;&amp; (sub(*last_core, ACELP_CORE) != 0) &amp;&amp; (sub(*last_core, AMR_WB_CORE) != 0))</w:t>
      </w:r>
    </w:p>
    <w:p w14:paraId="7F105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((sub(st-&gt;core_fx, TCX_20_CORE) == 0) &amp;&amp; (tmp == 0) &amp;&amp; (sub(st-&gt;last_core_fx, ACELP_CORE) != 0) &amp;&amp; (sub(st-&gt;last_core_fx, AMR_WB_CORE) != 0))</w:t>
      </w:r>
    </w:p>
    <w:p w14:paraId="30BBCB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F6D1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st-&gt;tcx_cfg.tcx_curr_overlap_mode = ALDO_WINDOW;</w:t>
      </w:r>
    </w:p>
    <w:p w14:paraId="062491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43F6D2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-439,7 +438,7 @@</w:t>
      </w:r>
    </w:p>
    <w:p w14:paraId="6EE51B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66B7A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4452F2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st-&gt;dec_glr_idx = -1;</w:t>
      </w:r>
    </w:p>
    <w:p w14:paraId="3D244A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IF(*core == ACELP_CORE)</w:t>
      </w:r>
    </w:p>
    <w:p w14:paraId="3451CF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 sub(st-&gt;core_fx, ACELP_CORE) == 0 )</w:t>
      </w:r>
    </w:p>
    <w:p w14:paraId="418C7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4B95E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st-&gt;dec_glr_idx = get_next_indice_fx(st, G_LPC_RECOVERY_BITS);</w:t>
      </w:r>
    </w:p>
    <w:p w14:paraId="1670AF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C0FF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-466,7 +465,7 @@</w:t>
      </w:r>
    </w:p>
    <w:p w14:paraId="0A953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st-&gt;numlpc = 2;</w:t>
      </w:r>
    </w:p>
    <w:p w14:paraId="1A1ED1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B4F9F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28B65E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st-&gt;tcxonly==0 || sub(*core, TCX_10_CORE) &lt; 0 )</w:t>
      </w:r>
    </w:p>
    <w:p w14:paraId="7756F8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st-&gt;tcxonly == 0 || sub(st-&gt;core_fx, TCX_10_CORE) &lt; 0 )</w:t>
      </w:r>
    </w:p>
    <w:p w14:paraId="5E81A0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E07B2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st-&gt;numlpc = 1;</w:t>
      </w:r>
    </w:p>
    <w:p w14:paraId="785357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304A29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-474,7 +473,7 @@</w:t>
      </w:r>
    </w:p>
    <w:p w14:paraId="28317F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ED75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LPC parameters */</w:t>
      </w:r>
    </w:p>
    <w:p w14:paraId="69CD28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7E9B1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(st-&gt;enableTcxLpc &amp;&amp; *core != ACELP_CORE)</w:t>
      </w:r>
    </w:p>
    <w:p w14:paraId="1DE83F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(st-&gt;enableTcxLpc &amp;&amp; sub(st-&gt;core_fx, ACELP_CORE) != 0)</w:t>
      </w:r>
    </w:p>
    <w:p w14:paraId="71DE15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FF80F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Word16 tcx_lpc_cdk;</w:t>
      </w:r>
    </w:p>
    <w:p w14:paraId="1A7E39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tcx_lpc_cdk = tcxlpc_get_cdk(*coder_type);</w:t>
      </w:r>
    </w:p>
    <w:p w14:paraId="776C67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-491,14 +490,13 @@</w:t>
      </w:r>
    </w:p>
    <w:p w14:paraId="14C000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4DB05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0165E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3DC93C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IF(L_sub(st-&gt;sr_core, 16000) == 0 &amp;&amp; sub(*coder_type, VOICED) == 0 &amp;&amp; sub(*core, ACELP_CORE) == 0)</w:t>
      </w:r>
    </w:p>
    <w:p w14:paraId="6C218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IF(L_sub(st-&gt;sr_core, 16000) == 0 &amp;&amp; sub(*coder_type, VOICED) == 0 &amp;&amp; sub(st-&gt;core_fx, ACELP_CORE) == 0)</w:t>
      </w:r>
    </w:p>
    <w:p w14:paraId="5E2FF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7269F3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lsf_bctcvq_decprm(st, param_lpc);</w:t>
      </w:r>
    </w:p>
    <w:p w14:paraId="65BD7D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174B5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65639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7A462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lsf_msvq_ma_decprm( st, param_lpc, *core, *coder_type, st-&gt;acelp_cfg.midLpc,</w:t>
      </w:r>
    </w:p>
    <w:p w14:paraId="386B16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st-&gt;narrowBand, st-&gt;sr_core );</w:t>
      </w:r>
    </w:p>
    <w:p w14:paraId="7F46B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lsf_msvq_ma_decprm( st, param_lpc, st-&gt;core_fx, *coder_type, st-&gt;acelp_cfg.midLpc, st-&gt;narrowBand, st-&gt;sr_core );</w:t>
      </w:r>
    </w:p>
    <w:p w14:paraId="570D7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ABE5A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B1EB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BB553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-539,7 +537,7 @@</w:t>
      </w:r>
    </w:p>
    <w:p w14:paraId="065E50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6B3F25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707F64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624577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sub(*core,ACELP_CORE) == 0 &amp;&amp; st-&gt;use_partial_copy == 0 )</w:t>
      </w:r>
    </w:p>
    <w:p w14:paraId="1E173C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sub(st-&gt;core_fx, ACELP_CORE) == 0 &amp;&amp; st-&gt;use_partial_copy == 0 )</w:t>
      </w:r>
    </w:p>
    <w:p w14:paraId="7C7BE6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84332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Target Bits */</w:t>
      </w:r>
    </w:p>
    <w:p w14:paraId="04F5F3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acelp_target_bits = sub(st-&gt;bits_frame_core, st-&gt;bits_common);</w:t>
      </w:r>
    </w:p>
    <w:p w14:paraId="6A7FF8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-716,7 +714,7 @@</w:t>
      </w:r>
    </w:p>
    <w:p w14:paraId="4A6900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TCX20</w:t>
      </w:r>
    </w:p>
    <w:p w14:paraId="394E9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1758E0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47AA2C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sub(*core, TCX_20_CORE) == 0 &amp;&amp; st-&gt;use_partial_copy == 0 )</w:t>
      </w:r>
    </w:p>
    <w:p w14:paraId="6682B0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sub(st-&gt;core_fx, TCX_20_CORE) == 0 &amp;&amp; st-&gt;use_partial_copy == 0 )</w:t>
      </w:r>
    </w:p>
    <w:p w14:paraId="3EB2D7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E0660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flag_ctx_hm = 0;</w:t>
      </w:r>
    </w:p>
    <w:p w14:paraId="05BA80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5EEE7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-785,7 +783,7 @@</w:t>
      </w:r>
    </w:p>
    <w:p w14:paraId="7CCB3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lgFB = st-&gt;tcx_cfg.tcx_coded_lines;</w:t>
      </w:r>
    </w:p>
    <w:p w14:paraId="1C060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DFA87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F2649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(*last_core == ACELP_CORE )</w:t>
      </w:r>
    </w:p>
    <w:p w14:paraId="7ACE5A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(sub(st-&gt;last_core_bs_fx, ACELP_CORE) == 0)</w:t>
      </w:r>
    </w:p>
    <w:p w14:paraId="597309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4A64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/* ACE-&gt;TCX transition */</w:t>
      </w:r>
    </w:p>
    <w:p w14:paraId="19F56A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 = add(lg, st-&gt;tcx_cfg.tcx_offset);</w:t>
      </w:r>
    </w:p>
    <w:p w14:paraId="76F658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-805,7 +803,7 @@</w:t>
      </w:r>
    </w:p>
    <w:p w14:paraId="639F84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9A3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(st-&gt;tcx_cfg.fIsTNSAllowed)</w:t>
      </w:r>
    </w:p>
    <w:p w14:paraId="2CF2D1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A5712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SetTnsConfig(&amp;st-&gt;tcx_cfg, 1, *last_core == ACELP_CORE);</w:t>
      </w:r>
    </w:p>
    <w:p w14:paraId="79674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SetTnsConfig(&amp;st-&gt;tcx_cfg, 1, st-&gt;last_core_bs_fx == ACELP_CORE);</w:t>
      </w:r>
    </w:p>
    <w:p w14:paraId="0AC85A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ReadTnsData(st-&gt;tcx_cfg.pCurrentTnsConfig, st, &amp;nTnsBits, prm+j, &amp;nTnsParams);</w:t>
      </w:r>
    </w:p>
    <w:p w14:paraId="435104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62F36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j = add(j, nTnsParams);</w:t>
      </w:r>
    </w:p>
    <w:p w14:paraId="2C4F76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-813,7 +811,7 @@</w:t>
      </w:r>
    </w:p>
    <w:p w14:paraId="7F9199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hm_size = shl(mult(st-&gt;TcxBandwidth, lg), 1);</w:t>
      </w:r>
    </w:p>
    <w:p w14:paraId="0FC8AF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051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5BE520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(st-&gt;tcx_lpc_shaped_ari != 0 &amp;&amp; sub(*last_core, ACELP_CORE) != 0)</w:t>
      </w:r>
    </w:p>
    <w:p w14:paraId="001F84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(st-&gt;tcx_lpc_shaped_ari != 0 &amp;&amp; sub(st-&gt;last_core_bs_fx, ACELP_CORE) != 0)</w:t>
      </w:r>
    </w:p>
    <w:p w14:paraId="5426B3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BCB2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dec_prm_hm(st, &amp;prm[j], hm_size);</w:t>
      </w:r>
    </w:p>
    <w:p w14:paraId="6C626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5801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-826,7 +824,7 @@</w:t>
      </w:r>
    </w:p>
    <w:p w14:paraId="493048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C5268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/*Context HM flag*/</w:t>
      </w:r>
    </w:p>
    <w:p w14:paraId="607AD9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63F33C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st-&gt;tcx_cfg.ctx_hm &amp;&amp; sub(*last_core, ACELP_CORE) != 0 )</w:t>
      </w:r>
    </w:p>
    <w:p w14:paraId="057446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st-&gt;tcx_cfg.ctx_hm &amp;&amp; sub(st-&gt;last_core_bs_fx, ACELP_CORE) != 0 )</w:t>
      </w:r>
    </w:p>
    <w:p w14:paraId="58CB35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6E28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prm[j] = get_next_indice_fx(st, 1);</w:t>
      </w:r>
    </w:p>
    <w:p w14:paraId="3B34A6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DE454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-869,7 +867,7 @@</w:t>
      </w:r>
    </w:p>
    <w:p w14:paraId="6B979B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434C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 = st-&gt;next_bit_pos_fx;</w:t>
      </w:r>
    </w:p>
    <w:p w14:paraId="5ADB5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CDAAD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(sub(st-&gt;last_core_fx, ACELP_CORE) == 0)</w:t>
      </w:r>
    </w:p>
    <w:p w14:paraId="5C2B97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(sub(st-&gt;last_core_bs_fx, ACELP_CORE) == 0)</w:t>
      </w:r>
    </w:p>
    <w:p w14:paraId="0F682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903F6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IGFDecReadLevel( &amp;st-&gt;hIGFDec, st, IGF_GRID_LB_TRAN, 1 );</w:t>
      </w:r>
    </w:p>
    <w:p w14:paraId="180B48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IGFDecReadData( &amp;st-&gt;hIGFDec, st, IGF_GRID_LB_TRAN, 1 );</w:t>
      </w:r>
    </w:p>
    <w:p w14:paraId="03E545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-986,8 +984,7 @@</w:t>
      </w:r>
    </w:p>
    <w:p w14:paraId="0DADCD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/*--------------------------------------------------------------------------------*</w:t>
      </w:r>
    </w:p>
    <w:p w14:paraId="5FC177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TCX10</w:t>
      </w:r>
    </w:p>
    <w:p w14:paraId="1C0BAB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06CDB2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C522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sub(*core, TCX_10_CORE) == 0)</w:t>
      </w:r>
    </w:p>
    <w:p w14:paraId="175DDD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sub(st-&gt;core_fx, TCX_10_CORE) == 0)</w:t>
      </w:r>
    </w:p>
    <w:p w14:paraId="0712B4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3A640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Word16 tcxltp_prm_0 = 0;</w:t>
      </w:r>
    </w:p>
    <w:p w14:paraId="4C08F5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Word16 tcxltp_prm_1 = 0;</w:t>
      </w:r>
    </w:p>
    <w:p w14:paraId="0EB40B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-1098,7 +1095,7 @@</w:t>
      </w:r>
    </w:p>
    <w:p w14:paraId="2C239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lgFB = shr(st-&gt;tcx_cfg.tcx_coded_lines, 1);</w:t>
      </w:r>
    </w:p>
    <w:p w14:paraId="6CBA9F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8363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2181A1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k == 0 &amp;&amp; *last_core == ACELP_CORE )</w:t>
      </w:r>
    </w:p>
    <w:p w14:paraId="05261C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k == 0 &amp;&amp; st-&gt;last_core_bs_fx == ACELP_CORE )</w:t>
      </w:r>
    </w:p>
    <w:p w14:paraId="2216F8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6596E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ACE-&gt;TCX transition */</w:t>
      </w:r>
    </w:p>
    <w:p w14:paraId="0FEFFC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lg = add(lg, st-&gt;tcx_cfg.tcx_offset);</w:t>
      </w:r>
    </w:p>
    <w:p w14:paraId="04C55D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-1118,14 +1115,15 @@</w:t>
      </w:r>
    </w:p>
    <w:p w14:paraId="22A63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06B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(st-&gt;tcx_cfg.fIsTNSAllowed)</w:t>
      </w:r>
    </w:p>
    <w:p w14:paraId="41FE4C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3D74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sub(*last_core, ACELP_CORE) == 0 &amp;&amp; (k == 0))</w:t>
      </w:r>
    </w:p>
    <w:p w14:paraId="05B27C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IF( sub(st-&gt;last_core_bs_fx, ACELP_CORE) == 0 &amp;&amp; (k == 0))</w:t>
      </w:r>
    </w:p>
    <w:p w14:paraId="2B4CEF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196CF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st-&gt;BER_detect = 1;</w:t>
      </w:r>
    </w:p>
    <w:p w14:paraId="51AE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*last_core = 1;</w:t>
      </w:r>
    </w:p>
    <w:p w14:paraId="37619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st-&gt;last_core_fx = TCX_20_CORE;     move16();</w:t>
      </w:r>
    </w:p>
    <w:p w14:paraId="34EE2C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st-&gt;last_core_bs_fx = TCX_20_CORE;  move16();</w:t>
      </w:r>
    </w:p>
    <w:p w14:paraId="30392C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C5A0E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    test();</w:t>
      </w:r>
    </w:p>
    <w:p w14:paraId="45E7A9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635079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SetTnsConfig(&amp;st-&gt;tcx_cfg, 0, (*last_core == ACELP_CORE) &amp;&amp; (k == 0));</w:t>
      </w:r>
    </w:p>
    <w:p w14:paraId="2143E9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SetTnsConfig(&amp;st-&gt;tcx_cfg, 0, (st-&gt;last_core_bs_fx == ACELP_CORE) &amp;&amp; (k == 0));</w:t>
      </w:r>
    </w:p>
    <w:p w14:paraId="45708F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4A23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ReadTnsData(st-&gt;tcx_cfg.pCurrentTnsConfig, st, &amp;nTnsBits, prm+j, &amp;nTnsParams);</w:t>
      </w:r>
    </w:p>
    <w:p w14:paraId="593D4E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070D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-1140,7 +1138,7 @@</w:t>
      </w:r>
    </w:p>
    <w:p w14:paraId="49B062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/*Context HM flag*/</w:t>
      </w:r>
    </w:p>
    <w:p w14:paraId="0EAC7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088E94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60E9D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st-&gt;tcx_cfg.ctx_hm &amp;&amp; !(*last_core == ACELP_CORE &amp;&amp; k == 0) )</w:t>
      </w:r>
    </w:p>
    <w:p w14:paraId="054F10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st-&gt;tcx_cfg.ctx_hm &amp;&amp; !(st-&gt;last_core_bs_fx == ACELP_CORE &amp;&amp; k == 0) )</w:t>
      </w:r>
    </w:p>
    <w:p w14:paraId="454125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F3B3F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prm[j] = get_next_indice_fx(st, 1);</w:t>
      </w:r>
    </w:p>
    <w:p w14:paraId="4F0D83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547EC3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26442-g20/c-code/lib_dec/dec_tcx.c 26442-g30/c-code/lib_dec/dec_tcx.c</w:t>
      </w:r>
    </w:p>
    <w:p w14:paraId="1E1BF8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--- 26442-g20/c-code/lib_dec/dec_tcx.c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16:34:15.000000000 +0200</w:t>
      </w:r>
    </w:p>
    <w:p w14:paraId="321C00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+++ 26442-g30/c-code/lib_dec/dec_tcx.c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16:48:00.061447000 +0200</w:t>
      </w:r>
    </w:p>
    <w:p w14:paraId="7743C5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-104,6 +104,7 @@</w:t>
      </w:r>
    </w:p>
    <w:p w14:paraId="7DEAE6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acelp_zir[L_FRAME_MAX/2];</w:t>
      </w:r>
    </w:p>
    <w:p w14:paraId="3790F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noise_filling_index;</w:t>
      </w:r>
    </w:p>
    <w:p w14:paraId="5044B0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infoIGFStartLine;</w:t>
      </w:r>
    </w:p>
    <w:p w14:paraId="764516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L_spec_con;</w:t>
      </w:r>
    </w:p>
    <w:p w14:paraId="537807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D467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prm_target = NULL;       /* just to suppress MSVC warnigs */</w:t>
      </w:r>
    </w:p>
    <w:p w14:paraId="75A32F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6459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-143,6 +144,8 @@</w:t>
      </w:r>
    </w:p>
    <w:p w14:paraId="74CDCB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5F939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tcx_offsetFB = tcx_cfg-&gt;tcx_offsetFB;</w:t>
      </w:r>
    </w:p>
    <w:p w14:paraId="151038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2A4E4D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L_spec_con = L_spec;</w:t>
      </w:r>
    </w:p>
    <w:p w14:paraId="1905D6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008E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gamma1     = st-&gt;gamma;</w:t>
      </w:r>
    </w:p>
    <w:p w14:paraId="408B96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460A2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FE37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-173,7 +176,7 @@</w:t>
      </w:r>
    </w:p>
    <w:p w14:paraId="6CAFDB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tcx_offsetFB = tcx_cfg-&gt;lfacNextFB;</w:t>
      </w:r>
    </w:p>
    <w:p w14:paraId="319460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43678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L_spec = add(L_spec, shr(st-&gt;tcx_cfg.tcx_coded_lines, 2));</w:t>
      </w:r>
    </w:p>
    <w:p w14:paraId="58A902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6DAC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L_spec_con = add(L_spec_con, shr(st-&gt;tcx_cfg.tcx_coded_lines, 2));</w:t>
      </w:r>
    </w:p>
    <w:p w14:paraId="725D01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5010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4944C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083F65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-190,7 +193,7 @@</w:t>
      </w:r>
    </w:p>
    <w:p w14:paraId="032FAA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if past frame is ACELP */</w:t>
      </w:r>
    </w:p>
    <w:p w14:paraId="569E8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= add(L_frame_glob, tcx_offset);</w:t>
      </w:r>
    </w:p>
    <w:p w14:paraId="1AD399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add(L_frameTCX_glob, tcx_offsetFB);</w:t>
      </w:r>
    </w:p>
    <w:p w14:paraId="42BF3F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L_spec = add(L_spec, shr(st-&gt;tcx_cfg.tcx_coded_lines, 2));</w:t>
      </w:r>
    </w:p>
    <w:p w14:paraId="3E01A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L_spec_con = add(L_spec_con, shr(st-&gt;tcx_cfg.tcx_coded_lines, 2));</w:t>
      </w:r>
    </w:p>
    <w:p w14:paraId="60C5C2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assert(tcx_cfg-&gt;lfacNext&lt;=0);</w:t>
      </w:r>
    </w:p>
    <w:p w14:paraId="1DC0BD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   = sub(L_frame   , tcx_cfg-&gt;lfacNext);</w:t>
      </w:r>
    </w:p>
    <w:p w14:paraId="063EDC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sub(L_frameTCX, tcx_cfg-&gt;lfacNextFB);</w:t>
      </w:r>
    </w:p>
    <w:p w14:paraId="3491C8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-216,6 +219,11 @@</w:t>
      </w:r>
    </w:p>
    <w:p w14:paraId="57B541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FAF87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BEE28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A8AB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frame_cnt == 0 &amp;&amp; sub(st-&gt;last_core_bs_fx, ACELP_CORE) == 0 )</w:t>
      </w:r>
    </w:p>
    <w:p w14:paraId="27AF5E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DD2DC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 += st-&gt;tcx_cfg.tcx_coded_lines &gt;&gt; 2;</w:t>
      </w:r>
    </w:p>
    <w:p w14:paraId="6D6B3B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5D8FB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3ADE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st-&gt;L_frame_past = L_frame;</w:t>
      </w:r>
    </w:p>
    <w:p w14:paraId="5D7114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56355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st-&gt;L_frameTCX_past = L_frameTCX;</w:t>
      </w:r>
    </w:p>
    <w:p w14:paraId="580A9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-344,7 +352,7 @@</w:t>
      </w:r>
    </w:p>
    <w:p w14:paraId="28E163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*-----------------------------------------------------------*/</w:t>
      </w:r>
    </w:p>
    <w:p w14:paraId="69BD55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test();</w:t>
      </w:r>
    </w:p>
    <w:p w14:paraId="1F8EC6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436673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IF(tcx_cfg-&gt;ctx_hm != 0 &amp;&amp; ( (st-&gt;last_core_fx != ACELP_CORE) || (frame_cnt &gt; 0) ) )</w:t>
      </w:r>
    </w:p>
    <w:p w14:paraId="4C6A59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IF(tcx_cfg-&gt;ctx_hm != 0 &amp;&amp; ( (st-&gt;last_core_bs_fx != ACELP_CORE) || (frame_cnt &gt; 0) ) )</w:t>
      </w:r>
    </w:p>
    <w:p w14:paraId="27041F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430F9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st-&gt;last_ctx_hm_enabled = prm_hm[0];</w:t>
      </w:r>
    </w:p>
    <w:p w14:paraId="45D237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C9547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-372,7 +380,7 @@</w:t>
      </w:r>
    </w:p>
    <w:p w14:paraId="75E9C7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9D15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tmp8 = 1;</w:t>
      </w:r>
    </w:p>
    <w:p w14:paraId="394252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40644C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 (sub(st-&gt;last_core_fx, ACELP_CORE) == 0)</w:t>
      </w:r>
    </w:p>
    <w:p w14:paraId="62D3B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 (sub(st-&gt;last_core_bs_fx, ACELP_CORE) == 0)</w:t>
      </w:r>
    </w:p>
    <w:p w14:paraId="6E77BE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02C3A9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tmp8 = 0;</w:t>
      </w:r>
    </w:p>
    <w:p w14:paraId="274E7C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091A32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-391,8 +399,8 @@</w:t>
      </w:r>
    </w:p>
    <w:p w14:paraId="4CFD7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st-&gt;tcx_hm_LtpPitchLag,</w:t>
      </w:r>
    </w:p>
    <w:p w14:paraId="34076B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&amp;arith_bits,</w:t>
      </w:r>
    </w:p>
    <w:p w14:paraId="1BBE8D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&amp;signaling_bits,</w:t>
      </w:r>
    </w:p>
    <w:p w14:paraId="784B4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&amp;nf_seed</w:t>
      </w:r>
    </w:p>
    <w:p w14:paraId="7A998A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, shr(st-&gt;bwidth_fx, 1) /* equivalent to: (st-&gt;bwidth_fx &gt; WB)?1:0 */</w:t>
      </w:r>
    </w:p>
    <w:p w14:paraId="6F74DA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&amp;nf_seed,</w:t>
      </w:r>
    </w:p>
    <w:p w14:paraId="70E016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shr(st-&gt;bwidth_fx, 1) /* equivalent to: (st-&gt;bwidth_fx &gt; WB)?1:0 */</w:t>
      </w:r>
    </w:p>
    <w:p w14:paraId="5FCA0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);</w:t>
      </w:r>
    </w:p>
    <w:p w14:paraId="65B2ED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5DA8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st-&gt;resQBits[frame_cnt] = sub(*prm_target, arith_bits);</w:t>
      </w:r>
    </w:p>
    <w:p w14:paraId="5010AB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-416,6 +424,7 @@</w:t>
      </w:r>
    </w:p>
    <w:p w14:paraId="2A8CBA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E54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  /* else of if tcx_cfg-&gt;ctx_hm */</w:t>
      </w:r>
    </w:p>
    <w:p w14:paraId="3F1E8C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s_max(L_frame, L_frameTCX);</w:t>
      </w:r>
    </w:p>
    <w:p w14:paraId="11F9C4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tmp1 = s_max(tmp1, L_spec_con);</w:t>
      </w:r>
    </w:p>
    <w:p w14:paraId="35EBF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set32_fx(x+L_spec, 0, sub(tmp1, L_spec));</w:t>
      </w:r>
    </w:p>
    <w:p w14:paraId="391F85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5FE1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4D7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26442-g20/c-code/lib_dec/evs_dec_fx.c 26442-g30/c-code/lib_dec/evs_dec_fx.c</w:t>
      </w:r>
    </w:p>
    <w:p w14:paraId="3D96D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16:34:06.000000000 +0200</w:t>
      </w:r>
    </w:p>
    <w:p w14:paraId="5F625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16:47:59.911426000 +0200</w:t>
      </w:r>
    </w:p>
    <w:p w14:paraId="5A55D9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-171,7 +171,7 @@</w:t>
      </w:r>
    </w:p>
    <w:p w14:paraId="2A867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2A225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8F9A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set16_fx( voice_factors_fx, 0, NB_SUBFR16k );</w:t>
      </w:r>
    </w:p>
    <w:p w14:paraId="1D1415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set16_fx( hb_synth_fx, 0, output_frame );</w:t>
      </w:r>
    </w:p>
    <w:p w14:paraId="2683C0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set16_fx( hb_synth_fx, 0, L_FRAME48k );</w:t>
      </w:r>
    </w:p>
    <w:p w14:paraId="278C92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hb_synth_fx_exp = 0;</w:t>
      </w:r>
    </w:p>
    <w:p w14:paraId="56E582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DBEB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443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-847,8 +847,9 @@</w:t>
      </w:r>
    </w:p>
    <w:p w14:paraId="4C3A34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(( sub(st_fx-&gt;last_extl_fx, SWB_TBE) == 0 || sub(st_fx-&gt;last_extl_fx, FB_TBE) == 0) &amp;&amp; sub(st_fx-&gt;last_codec_mode, MODE2) == 0 ) )</w:t>
      </w:r>
    </w:p>
    <w:p w14:paraId="6FEB54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32035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GenTransition_fx( st_fx-&gt;syn_overlap_fx, st_fx-&gt;old_tbe_synth_fx, 2*NS2SA(st_fx-&gt;output_Fs_fx, DELAY_BWE_TOTAL_NS), hb_synth_fx,</w:t>
      </w:r>
    </w:p>
    <w:p w14:paraId="44FBA7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st_fx-&gt;genSHBsynth_Hilbert_Mem_fx, st_fx-&gt;genSHBsynth_state_lsyn_filt_shb_local_fx, &amp;(st_fx-&gt;syn_dm_phase_fx),</w:t>
      </w:r>
    </w:p>
    <w:p w14:paraId="054423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st_fx-&gt;output_Fs_fx, st_fx-&gt;int_3_over_2_tbemem_dec_fx, st_fx-&gt;rf_flag, st_fx-&gt;total_brate_fx );</w:t>
      </w:r>
    </w:p>
    <w:p w14:paraId="2220D1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                              st_fx-&gt;genSHBsynth_Hilbert_Mem_fx, st_fx-&gt;genSHBsynth_state_lsyn_filt_shb_local_fx, </w:t>
      </w:r>
    </w:p>
    <w:p w14:paraId="600FB5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st_fx-&gt;mem_resamp_HB_32k_fx,</w:t>
      </w:r>
    </w:p>
    <w:p w14:paraId="55A21E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&amp;(st_fx-&gt;syn_dm_phase_fx), st_fx-&gt;output_Fs_fx, st_fx-&gt;int_3_over_2_tbemem_dec_fx, st_fx-&gt;rf_flag, st_fx-&gt;total_brate_fx );</w:t>
      </w:r>
    </w:p>
    <w:p w14:paraId="478924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3A76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hb_synth_fx_exp = st_fx-&gt;prev_Q_bwe_syn2;</w:t>
      </w:r>
    </w:p>
    <w:p w14:paraId="24ED48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3E0DE9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diff -rwNBu 26442-g20/c-code/lib_dec/evs_rtp_payload.c 26442-g30/c-code/lib_dec/evs_rtp_payload.c</w:t>
      </w:r>
    </w:p>
    <w:p w14:paraId="36B4C9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--- 26442-g20/c-code/lib_dec/evs_rtp_payload.c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50AF06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+++ 26442-g30/c-code/lib_dec/evs_rtp_payload.c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16:47:59.915398000 +0200</w:t>
      </w:r>
    </w:p>
    <w:p w14:paraId="65AAA9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+1,238 @@</w:t>
      </w:r>
    </w:p>
    <w:p w14:paraId="5F23B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78E77E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63E48A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51AE34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32A15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&lt;assert.h&gt;</w:t>
      </w:r>
    </w:p>
    <w:p w14:paraId="20772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16513C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4592AA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6A298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evsPayload_unpackFrame_compact_amrWbIo(const char *payload, uint16_t payloadSizeBits, uint16_t iProtectedSize,</w:t>
      </w:r>
    </w:p>
    <w:p w14:paraId="46C92C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unsigned char **framePtr, uint16_t *frameSizeInBits) {</w:t>
      </w:r>
    </w:p>
    <w:p w14:paraId="2EC86E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i, iBit0;</w:t>
      </w:r>
    </w:p>
    <w:p w14:paraId="5A373C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d0, *frame = *framePtr;</w:t>
      </w:r>
    </w:p>
    <w:p w14:paraId="140DE6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ignore 3 bit CMR and padding bits for EVS AMR-WB IO */</w:t>
      </w:r>
    </w:p>
    <w:p w14:paraId="74541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(iProtectedSize == 2) { /* EVS AMR-WB IO 6.6 */</w:t>
      </w:r>
    </w:p>
    <w:p w14:paraId="59C9C4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- 4;</w:t>
      </w:r>
    </w:p>
    <w:p w14:paraId="2C8C56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D9AB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if (iProtectedSize == 5) { /* EVS AMR-WB IO 8.85 */</w:t>
      </w:r>
    </w:p>
    <w:p w14:paraId="1F9695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- 7;</w:t>
      </w:r>
    </w:p>
    <w:p w14:paraId="6EFB4D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9E758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7B3BF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- 3;</w:t>
      </w:r>
    </w:p>
    <w:p w14:paraId="46A22F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717B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iBit0 = *frameSizeInBits + 3 - 1;</w:t>
      </w:r>
    </w:p>
    <w:p w14:paraId="433E12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d0 = (((unsigned char)payload[iBit0 / 8]) &gt;&gt; (7 - (iBit0 % 8))) &amp; 0x01;</w:t>
      </w:r>
    </w:p>
    <w:p w14:paraId="3F6B05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frame[0] = (d0 &lt;&lt; 7) | ((payload[0] &amp; 0x1f) &lt;&lt; 2); /* d(1..5) */</w:t>
      </w:r>
    </w:p>
    <w:p w14:paraId="07C54C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++payload;</w:t>
      </w:r>
    </w:p>
    <w:p w14:paraId="37216D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for (i = 1; i != (payloadSizeBits + 7) / 8; ++i) {</w:t>
      </w:r>
    </w:p>
    <w:p w14:paraId="187E5D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*frame++ |= (*payload &amp; 0xc0) &gt;&gt; 6;</w:t>
      </w:r>
    </w:p>
    <w:p w14:paraId="42CDB7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 = (*payload &amp; 0x3f) &lt;&lt; 2;</w:t>
      </w:r>
    </w:p>
    <w:p w14:paraId="690483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6D3F8B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9D3FE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assert(frame == *framePtr + (*frameSizeInBits + 7) / 8 - 1);</w:t>
      </w:r>
    </w:p>
    <w:p w14:paraId="14C920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last payload byte contained d(0), clear it */</w:t>
      </w:r>
    </w:p>
    <w:p w14:paraId="02FCA9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(*framePtr)[*frameSizeInBits / 8] &amp;= ~(0x80 &gt;&gt; (*frameSizeInBits % 8));</w:t>
      </w:r>
    </w:p>
    <w:p w14:paraId="320BCA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62DD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D081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evsPayload_unpackFrame_compact_evsPrimary(const char *payload, uint16_t payloadSizeBits,</w:t>
      </w:r>
    </w:p>
    <w:p w14:paraId="4A07E3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unsigned char **framePtr, uint16_t *frameSizeInBits) {</w:t>
      </w:r>
    </w:p>
    <w:p w14:paraId="2BBD21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*framePtr = (unsigned char*)payload; /* no need to copy frame bytes */</w:t>
      </w:r>
    </w:p>
    <w:p w14:paraId="11B25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*frameSizeInBits = payloadSizeBits;</w:t>
      </w:r>
    </w:p>
    <w:p w14:paraId="01B3A8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457E4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E7CF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0DE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evsPayload_unpackFrame_compact(const char *payload, uint16_t payloadSizeBits, uint16_t iProtectedSize,</w:t>
      </w:r>
    </w:p>
    <w:p w14:paraId="11777A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bool *isAMRWB_IOmode, uint16_t *frameTypeIndex,</w:t>
      </w:r>
    </w:p>
    <w:p w14:paraId="2F9754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unsigned char **framePtr, uint16_t *frameSizeInBits) {</w:t>
      </w:r>
    </w:p>
    <w:p w14:paraId="5B8C2D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(iProtectedSize == 1) { /* A.2.1.3 Special case for 56 bit payload size (EVS Primary or EVS AMR-WB IO SID) */</w:t>
      </w:r>
    </w:p>
    <w:p w14:paraId="2BC7FB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assert((payload[0] &amp; 0x80) == 0); /* AMR-WB IO SID has no compact format and therefore is handled outside this function */</w:t>
      </w:r>
    </w:p>
    <w:p w14:paraId="320D3D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*isAMRWB_IOmode = false;</w:t>
      </w:r>
    </w:p>
    <w:p w14:paraId="410AE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*frameTypeIndex = 0; /* PRIMARY_2800 */</w:t>
      </w:r>
    </w:p>
    <w:p w14:paraId="5AB65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0A281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155A5B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*isAMRWB_IOmode = evsPayloadProtectedSizes_isAMRWB_IOmode[iProtectedSize];</w:t>
      </w:r>
    </w:p>
    <w:p w14:paraId="467084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*frameTypeIndex = evsPayloadProtectedSizes_frameTypeIndex[iProtectedSize];</w:t>
      </w:r>
    </w:p>
    <w:p w14:paraId="6589FB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98C92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if (*isAMRWB_IOmode) {</w:t>
      </w:r>
    </w:p>
    <w:p w14:paraId="20D29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evsPayload_unpackFrame_compact_amrWbIo(payload, payloadSizeBits, iProtectedSize, framePtr, frameSizeInBits);</w:t>
      </w:r>
    </w:p>
    <w:p w14:paraId="49F23D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D1C1D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6AB1BB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evsPayload_unpackFrame_compact_evsPrimary(payload, payloadSizeBits, framePtr, frameSizeInBits);</w:t>
      </w:r>
    </w:p>
    <w:p w14:paraId="3F6BCF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60F6F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93613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AA2EB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073FDE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38344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*frameSizeInBits) {</w:t>
      </w:r>
    </w:p>
    <w:p w14:paraId="49DB20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payloadSizeBits = payloadSizeBytes * 8;</w:t>
      </w:r>
    </w:p>
    <w:p w14:paraId="766EDC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specialCaseIoSid = payloadSizeBits == 56 &amp;&amp; (payload[0] &amp; 0x80); /* A.2.1.3 Special case for 56 bit payload size */</w:t>
      </w:r>
    </w:p>
    <w:p w14:paraId="1602A0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(!hf_only &amp;&amp; !specialCaseIoSid) { /* A.2.3.1 Default format handling */</w:t>
      </w:r>
    </w:p>
    <w:p w14:paraId="7DC18D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i;</w:t>
      </w:r>
    </w:p>
    <w:p w14:paraId="055680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!= sizeof(evsPayloadProtectedSizes) / sizeof(evsPayloadProtectedSizes)[0]; ++i) {</w:t>
      </w:r>
    </w:p>
    <w:p w14:paraId="62837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 (payloadSizeBits == evsPayloadProtectedSizes[i]) {</w:t>
      </w:r>
    </w:p>
    <w:p w14:paraId="690563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assert(frameIndex == 0);</w:t>
      </w:r>
    </w:p>
    <w:p w14:paraId="0ECA42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*frameFollowing = false;</w:t>
      </w:r>
    </w:p>
    <w:p w14:paraId="005A1D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*qBit = true;</w:t>
      </w:r>
    </w:p>
    <w:p w14:paraId="1C23FC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evsPayload_unpackFrame_compact(payload, payloadSizeBits, i, isAMRWB_IOmode, frameTypeIndex, framePtr, frameSizeInBits);</w:t>
      </w:r>
    </w:p>
    <w:p w14:paraId="2BABE3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true;</w:t>
      </w:r>
    </w:p>
    <w:p w14:paraId="7C446D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682823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6DE4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/* else: A.2.3.2 Header-Full-only format handling */</w:t>
      </w:r>
    </w:p>
    <w:p w14:paraId="790B5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evsHeaderFullPayload_unpackFrame(payload, payloadSizeBytes, frameIndex, isAMRWB_IOmode,</w:t>
      </w:r>
    </w:p>
    <w:p w14:paraId="42BCE0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frameFollowing, frameTypeIndex, qBit, framePtr, frameSizeInBits);</w:t>
      </w:r>
    </w:p>
    <w:p w14:paraId="62F951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1B07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2490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evsHeaderFullPayload_parseToc(uint8_t toc, bool *isAMRWB_IOmode, bool *frameFollowing, uint16_t *frameTypeIndex, bool *qBit, int32_t *bitrate) {</w:t>
      </w:r>
    </w:p>
    <w:p w14:paraId="4AB74B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evsModeBit = (toc &amp; 0x20) != 0;</w:t>
      </w:r>
    </w:p>
    <w:p w14:paraId="74E56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*isAMRWB_IOmode = evsModeBit;</w:t>
      </w:r>
    </w:p>
    <w:p w14:paraId="1EAF4A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*frameFollowing = (toc &amp; 0x40) != 0;</w:t>
      </w:r>
    </w:p>
    <w:p w14:paraId="45DAFA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*frameTypeIndex = toc &amp; 0x0f;</w:t>
      </w:r>
    </w:p>
    <w:p w14:paraId="7CC36A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(!*isAMRWB_IOmode) {</w:t>
      </w:r>
    </w:p>
    <w:p w14:paraId="6FCA10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*qBit = true;  /* assume good q_bit for the unused EVS-mode bit */</w:t>
      </w:r>
    </w:p>
    <w:p w14:paraId="35DF73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*bitrate = PRIMARYmode2rate[*frameTypeIndex];</w:t>
      </w:r>
    </w:p>
    <w:p w14:paraId="586C0F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4A0EF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6D0481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*qBit = (toc &amp; 0x10) != 0;</w:t>
      </w:r>
    </w:p>
    <w:p w14:paraId="60D83C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*bitrate = AMRWB_IOmode2rate[*frameTypeIndex];</w:t>
      </w:r>
    </w:p>
    <w:p w14:paraId="628FED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6A20E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2129C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F076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 {</w:t>
      </w:r>
    </w:p>
    <w:p w14:paraId="49355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int16_t i;</w:t>
      </w:r>
    </w:p>
    <w:p w14:paraId="1F0E8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int32_t rate = frameSizeBits * 50;</w:t>
      </w:r>
    </w:p>
    <w:p w14:paraId="0C124A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(rate == 0) {</w:t>
      </w:r>
    </w:p>
    <w:p w14:paraId="34CFBF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assert(0); /* VOIP_G192_RTP should not transmit empty frames */</w:t>
      </w:r>
    </w:p>
    <w:p w14:paraId="20FD22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false; /* no information available */</w:t>
      </w:r>
    </w:p>
    <w:p w14:paraId="2A313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DACB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&lt;= 9; ++i) {</w:t>
      </w:r>
    </w:p>
    <w:p w14:paraId="26A9CC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(rate == AMRWB_IOmode2rate[i]) {</w:t>
      </w:r>
    </w:p>
    <w:p w14:paraId="5B2270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true;</w:t>
      </w:r>
    </w:p>
    <w:p w14:paraId="5350E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62E54B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11883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294F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4BC5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&lt;= 12; ++i) {</w:t>
      </w:r>
    </w:p>
    <w:p w14:paraId="50EF8F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(rate == PRIMARYmode2rate[i]) {</w:t>
      </w:r>
    </w:p>
    <w:p w14:paraId="115D4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false;</w:t>
      </w:r>
    </w:p>
    <w:p w14:paraId="422DD2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72F1FB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4859A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1737C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688AA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33EFC6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0A4D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8D37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2A9CA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56D015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*frameSizeInBits) {</w:t>
      </w:r>
    </w:p>
    <w:p w14:paraId="07E065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someIsAMRWB_IOmode, someFrameFollowing = true, someQBit;</w:t>
      </w:r>
    </w:p>
    <w:p w14:paraId="46B358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someFrameTypeIndex, someFrameSizeInBits;</w:t>
      </w:r>
    </w:p>
    <w:p w14:paraId="694C2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int32_t bitrate;</w:t>
      </w:r>
    </w:p>
    <w:p w14:paraId="288300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iFrame;</w:t>
      </w:r>
    </w:p>
    <w:p w14:paraId="44B26C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(payloadSizeBytes &lt; 1) {</w:t>
      </w:r>
    </w:p>
    <w:p w14:paraId="0BFCD7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"Error: payload too small to parse ToC\n");</w:t>
      </w:r>
    </w:p>
    <w:p w14:paraId="7DE4A3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476894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21F15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skip CMR */</w:t>
      </w:r>
    </w:p>
    <w:p w14:paraId="4D9A6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(*payload &amp; 0x80) {</w:t>
      </w:r>
    </w:p>
    <w:p w14:paraId="38B4B2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073893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--payloadSizeBytes;</w:t>
      </w:r>
    </w:p>
    <w:p w14:paraId="207EC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B5948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parse all ToC entries */</w:t>
      </w:r>
    </w:p>
    <w:p w14:paraId="6B47D1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 = (unsigned char *)payload; /* no need to copy frame bytes */</w:t>
      </w:r>
    </w:p>
    <w:p w14:paraId="3D4F25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for (iFrame = 0; someFrameFollowing; ++iFrame) {</w:t>
      </w:r>
    </w:p>
    <w:p w14:paraId="205CD7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&lt;= 0) {</w:t>
      </w:r>
    </w:p>
    <w:p w14:paraId="24D120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small\n");</w:t>
      </w:r>
    </w:p>
    <w:p w14:paraId="05E746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484E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D7BB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(*payload &amp; 0x80) {</w:t>
      </w:r>
    </w:p>
    <w:p w14:paraId="7447EB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expected ToC, found CMR\n");</w:t>
      </w:r>
    </w:p>
    <w:p w14:paraId="063035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027233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21EAA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evsHeaderFullPayload_parseToc(*payload, &amp;someIsAMRWB_IOmode, &amp;someFrameFollowing, &amp;someFrameTypeIndex, &amp;someQBit, &amp;bitrate);</w:t>
      </w:r>
    </w:p>
    <w:p w14:paraId="1D801D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(bitrate &lt; 0) {</w:t>
      </w:r>
    </w:p>
    <w:p w14:paraId="56E7C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unexpected frameTypeIndex in ToC\n");</w:t>
      </w:r>
    </w:p>
    <w:p w14:paraId="1490C5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1000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8967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F46F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++*frame;</w:t>
      </w:r>
    </w:p>
    <w:p w14:paraId="710661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someFrameSizeInBits = (uint16_t)(bitrate / 50);</w:t>
      </w:r>
    </w:p>
    <w:p w14:paraId="1CD8C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just keep/copy zero padding bits</w:t>
      </w:r>
    </w:p>
    <w:p w14:paraId="43CCCD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* in case of AMRWB_IO_SID the STI bit and CMI bits following the SID_1k75 frame are also kept (A.2.2.1.3) */</w:t>
      </w:r>
    </w:p>
    <w:p w14:paraId="22F109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payloadSizeBytes -= 1 + (someFrameSizeInBits + 7) / 8;</w:t>
      </w:r>
    </w:p>
    <w:p w14:paraId="141254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(iFrame &lt; frameIndex) {</w:t>
      </w:r>
    </w:p>
    <w:p w14:paraId="1E32D2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 += (someFrameSizeInBits + 7) / 8;</w:t>
      </w:r>
    </w:p>
    <w:p w14:paraId="1EB9C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 (!someFrameFollowing) {</w:t>
      </w:r>
    </w:p>
    <w:p w14:paraId="584EE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fprintf(stderr, "Error: expected ToC with F bit set\n");</w:t>
      </w:r>
    </w:p>
    <w:p w14:paraId="653FDB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false;</w:t>
      </w:r>
    </w:p>
    <w:p w14:paraId="5DDE74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3A1C90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4DBE0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 (iFrame == frameIndex) {</w:t>
      </w:r>
    </w:p>
    <w:p w14:paraId="324E2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*isAMRWB_IOmode = someIsAMRWB_IOmode;</w:t>
      </w:r>
    </w:p>
    <w:p w14:paraId="7B84A6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*frameFollowing = someFrameFollowing;</w:t>
      </w:r>
    </w:p>
    <w:p w14:paraId="2B01A6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*frameTypeIndex = someFrameTypeIndex;</w:t>
      </w:r>
    </w:p>
    <w:p w14:paraId="7966FE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*qBit = someQBit;</w:t>
      </w:r>
    </w:p>
    <w:p w14:paraId="7F396E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*frameSizeInBits = someFrameSizeInBits;</w:t>
      </w:r>
    </w:p>
    <w:p w14:paraId="59533B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90EC4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 0) {</w:t>
      </w:r>
    </w:p>
    <w:p w14:paraId="76A02E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 for frame %u data\n", frameIndex);</w:t>
      </w:r>
    </w:p>
    <w:p w14:paraId="7A1C63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2E140D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25ACF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0DEB8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true;</w:t>
      </w:r>
    </w:p>
    <w:p w14:paraId="7B48BD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0AD94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1CB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 {</w:t>
      </w:r>
    </w:p>
    <w:p w14:paraId="7F3758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RTPDUMP_ERROR rtpdumpError;</w:t>
      </w:r>
    </w:p>
    <w:p w14:paraId="093B29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self-&gt;hf_only = hf_only;</w:t>
      </w:r>
    </w:p>
    <w:p w14:paraId="3DAEF2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self-&gt;frameFollowing = false;</w:t>
      </w:r>
    </w:p>
    <w:p w14:paraId="7B8ECD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rtpdumpError = RTPDUMP_OpenWithFileToRead(&amp;self-&gt;rtpdump, file);</w:t>
      </w:r>
    </w:p>
    <w:p w14:paraId="3060E1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if (rtpdumpError != RTPDUMP_NO_ERROR) {</w:t>
      </w:r>
    </w:p>
    <w:p w14:paraId="0FC63BB3" w14:textId="77777777" w:rsidR="005D26D5" w:rsidRPr="00924D0B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924D0B">
        <w:rPr>
          <w:rFonts w:ascii="Courier New" w:hAnsi="Courier New" w:cs="Courier New"/>
          <w:noProof/>
          <w:sz w:val="18"/>
          <w:szCs w:val="18"/>
          <w:lang w:val="es-ES"/>
        </w:rPr>
        <w:t>+    return EVS_RTPDUMP_DEPACKER_RTPDUMP_ERROR;</w:t>
      </w:r>
    </w:p>
    <w:p w14:paraId="42EC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7A746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074D71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10400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19587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707FCD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720612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6E10DA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17994B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6EE743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392628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07EE85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6482C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</w:t>
      </w:r>
    </w:p>
    <w:p w14:paraId="089980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*frameSizeBits)</w:t>
      </w:r>
    </w:p>
    <w:p w14:paraId="03F451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EE3AA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next RTP packet from rtpdump */</w:t>
      </w:r>
    </w:p>
    <w:p w14:paraId="0F1367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(!self-&gt;frameFollowing) {</w:t>
      </w:r>
    </w:p>
    <w:p w14:paraId="7682D9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RTPDUMP_ERROR rtpdumpError = RTPDUMP_ReadPacket(self-&gt;rtpdump, &amp;self-&gt;rtpPacket, &amp;self-&gt;timeoffset_ms);</w:t>
      </w:r>
    </w:p>
    <w:p w14:paraId="14E87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(rtpdumpError == RTPDUMP_READ_ENDOFFILE) {</w:t>
      </w:r>
    </w:p>
    <w:p w14:paraId="35CD6B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EVS_RTPDUMP_DEPACKER_EOF;</w:t>
      </w:r>
    </w:p>
    <w:p w14:paraId="248F6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BCA5C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 (rtpdumpError != RTPDUMP_NO_ERROR) {</w:t>
      </w:r>
    </w:p>
    <w:p w14:paraId="0D4F1E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EVS_RTPDUMP_DEPACKER_RTPDUMP_ERROR;</w:t>
      </w:r>
    </w:p>
    <w:p w14:paraId="2F5E0B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5EAE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self-&gt;frameIndex = 0;</w:t>
      </w:r>
    </w:p>
    <w:p w14:paraId="5FEF7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06663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unpack next frame from RTP packet */</w:t>
      </w:r>
    </w:p>
    <w:p w14:paraId="730000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(!evsPayload_unpackFrame(self-&gt;hf_only, self-&gt;rtpPacket.data + self-&gt;rtpPacket.headerSize,</w:t>
      </w:r>
    </w:p>
    <w:p w14:paraId="62286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self-&gt;rtpPacket.payloadSize, self-&gt;frameIndex,</w:t>
      </w:r>
    </w:p>
    <w:p w14:paraId="427705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isAMRWB_IOmode, &amp;self-&gt;frameFollowing, frameTypeIndex, qBit,</w:t>
      </w:r>
    </w:p>
    <w:p w14:paraId="6B2648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frame, frameSizeBits))</w:t>
      </w:r>
    </w:p>
    <w:p w14:paraId="36A954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92270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EVS_RTPDUMP_DEPACKER_PAYLOAD_ERROR;</w:t>
      </w:r>
    </w:p>
    <w:p w14:paraId="5940D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6D59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return frame */</w:t>
      </w:r>
    </w:p>
    <w:p w14:paraId="6B801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*rtpSequenceNumber = self-&gt;rtpPacket.sequenceNumber;</w:t>
      </w:r>
    </w:p>
    <w:p w14:paraId="2C081A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*rtpTimeStamp = self-&gt;rtpPacket.timeStamp + self-&gt;frameIndex * 16000 / 50;</w:t>
      </w:r>
    </w:p>
    <w:p w14:paraId="4DE812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*rcvTime_ms = self-&gt;timeoffset_ms;</w:t>
      </w:r>
    </w:p>
    <w:p w14:paraId="5B2881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++self-&gt;frameIndex;</w:t>
      </w:r>
    </w:p>
    <w:p w14:paraId="3BEF7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6D00F7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920B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967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EVS_RTPDUMP_DEPACKER_close(EVS_RTPDUMP_DEPACKER *self) {</w:t>
      </w:r>
    </w:p>
    <w:p w14:paraId="65FD66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(!self) {</w:t>
      </w:r>
    </w:p>
    <w:p w14:paraId="455A65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7EB42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758C6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RTPDUMP_Close(&amp;self-&gt;rtpdump, 0);</w:t>
      </w:r>
    </w:p>
    <w:p w14:paraId="03C5B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43E45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26442-g20/c-code/lib_dec/evs_rtp_payload.h 26442-g30/c-code/lib_dec/evs_rtp_payload.h</w:t>
      </w:r>
    </w:p>
    <w:p w14:paraId="73EB4D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--- 26442-g20/c-code/lib_dec/evs_rtp_payload.h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251387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+++ 26442-g30/c-code/lib_dec/evs_rtp_payload.h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16:47:59.919392000 +0200</w:t>
      </w:r>
    </w:p>
    <w:p w14:paraId="79350E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+1,173 @@</w:t>
      </w:r>
    </w:p>
    <w:p w14:paraId="0386BA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2A11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5A105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4051EE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266E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375A74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&lt;stdbool.h&gt;</w:t>
      </w:r>
    </w:p>
    <w:p w14:paraId="244172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7DCF0E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0B615F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319F2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8CA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83187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0F29A9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4C5965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8C48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int32_t AMRWB_IOmode2rate[16] =</w:t>
      </w:r>
    </w:p>
    <w:p w14:paraId="4CC4EF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+{</w:t>
      </w:r>
    </w:p>
    <w:p w14:paraId="3A24B5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6600,    /* AMRWB_IO_6600 */</w:t>
      </w:r>
    </w:p>
    <w:p w14:paraId="2D428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8850,    /* AMRWB_IO_8850 */</w:t>
      </w:r>
    </w:p>
    <w:p w14:paraId="6D0FA1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12650,    /* AMRWB_IO_1265 */</w:t>
      </w:r>
    </w:p>
    <w:p w14:paraId="0BA26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14250,    /* AMRWB_IO_1425 */</w:t>
      </w:r>
    </w:p>
    <w:p w14:paraId="6FFD7C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15850,    /* AMRWB_IO_1585 */</w:t>
      </w:r>
    </w:p>
    <w:p w14:paraId="6A943B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18250,    /* AMRWB_IO_1825 */</w:t>
      </w:r>
    </w:p>
    <w:p w14:paraId="53B0FE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19850,    /* AMRWB_IO_1985 */</w:t>
      </w:r>
    </w:p>
    <w:p w14:paraId="482829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23050,    /* AMRWB_IO_2305 */</w:t>
      </w:r>
    </w:p>
    <w:p w14:paraId="47BB4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23850,    /* AMRWB_IO_2385 */</w:t>
      </w:r>
    </w:p>
    <w:p w14:paraId="75FF32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1750,    /* AMRWB_IO_SID: SID_1k75 followed by STI bit and CMI bits (A.2.2.1.3) */</w:t>
      </w:r>
    </w:p>
    <w:p w14:paraId="5A32EC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AMRWB_IO_FUT1 */</w:t>
      </w:r>
    </w:p>
    <w:p w14:paraId="6EA927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AMRWB_IO_FUT2 */</w:t>
      </w:r>
    </w:p>
    <w:p w14:paraId="6A68A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AMRWB_IO_FUT3 */</w:t>
      </w:r>
    </w:p>
    <w:p w14:paraId="4C4539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AMRWB_IO_FUT4 */</w:t>
      </w:r>
    </w:p>
    <w:p w14:paraId="16C10A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   /* SPEECH_LOST    */</w:t>
      </w:r>
    </w:p>
    <w:p w14:paraId="06CE7D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     /* NO_DATA       */</w:t>
      </w:r>
    </w:p>
    <w:p w14:paraId="3A9F1A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04B970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91322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int32_t PRIMARYmode2rate[16] =</w:t>
      </w:r>
    </w:p>
    <w:p w14:paraId="4E2198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9DE64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2800,   /* PRIMARY_2800 */</w:t>
      </w:r>
    </w:p>
    <w:p w14:paraId="63BC98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7200,   /* PRIMARY_7200 */</w:t>
      </w:r>
    </w:p>
    <w:p w14:paraId="5529BB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8000,   /* PRIMARY_8000 */</w:t>
      </w:r>
    </w:p>
    <w:p w14:paraId="3CFA8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9600,   /* PRIMARY_9600 */</w:t>
      </w:r>
    </w:p>
    <w:p w14:paraId="728C90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13200,   /* PRIMARY_13200 */</w:t>
      </w:r>
    </w:p>
    <w:p w14:paraId="1597B1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16400,   /* PRIMARY_16400 */</w:t>
      </w:r>
    </w:p>
    <w:p w14:paraId="778984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24400,   /* PRIMARY_24400 */</w:t>
      </w:r>
    </w:p>
    <w:p w14:paraId="719B1C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32000,   /* PRIMARY_32000 */</w:t>
      </w:r>
    </w:p>
    <w:p w14:paraId="66AE60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48000,   /* PRIMARY_48000 */</w:t>
      </w:r>
    </w:p>
    <w:p w14:paraId="4AC102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64000,   /* PRIMARY_64000 */</w:t>
      </w:r>
    </w:p>
    <w:p w14:paraId="698FA7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96000,   /* PRIMARY_96000 */</w:t>
      </w:r>
    </w:p>
    <w:p w14:paraId="470749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128000,   /* PRIMARY_128000 */</w:t>
      </w:r>
    </w:p>
    <w:p w14:paraId="7D93EA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2400,   /* PRIMARY_SID */</w:t>
      </w:r>
    </w:p>
    <w:p w14:paraId="2E9F22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-1,   /* PRIMARY_FUT1 */</w:t>
      </w:r>
    </w:p>
    <w:p w14:paraId="29E83F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  /* SPEECH_LOST */</w:t>
      </w:r>
    </w:p>
    <w:p w14:paraId="4DD9FC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    /* NO_DATA */</w:t>
      </w:r>
    </w:p>
    <w:p w14:paraId="3EBC8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0EC16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255F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evsPayloadProtectedSizes[22] = {</w:t>
      </w:r>
    </w:p>
    <w:p w14:paraId="20D89C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48,</w:t>
      </w:r>
    </w:p>
    <w:p w14:paraId="30F6E0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56,</w:t>
      </w:r>
    </w:p>
    <w:p w14:paraId="0A0927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136,</w:t>
      </w:r>
    </w:p>
    <w:p w14:paraId="1C2BCF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144,</w:t>
      </w:r>
    </w:p>
    <w:p w14:paraId="57B4E6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160,</w:t>
      </w:r>
    </w:p>
    <w:p w14:paraId="5207DF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184,</w:t>
      </w:r>
    </w:p>
    <w:p w14:paraId="132863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192,</w:t>
      </w:r>
    </w:p>
    <w:p w14:paraId="0F8E1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256,</w:t>
      </w:r>
    </w:p>
    <w:p w14:paraId="5808C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264,</w:t>
      </w:r>
    </w:p>
    <w:p w14:paraId="634DE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288,</w:t>
      </w:r>
    </w:p>
    <w:p w14:paraId="3DE02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320,</w:t>
      </w:r>
    </w:p>
    <w:p w14:paraId="5BAE3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328,</w:t>
      </w:r>
    </w:p>
    <w:p w14:paraId="462065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368,</w:t>
      </w:r>
    </w:p>
    <w:p w14:paraId="63D9C5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400,</w:t>
      </w:r>
    </w:p>
    <w:p w14:paraId="347DC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464,</w:t>
      </w:r>
    </w:p>
    <w:p w14:paraId="57CED9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480,</w:t>
      </w:r>
    </w:p>
    <w:p w14:paraId="35757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488,</w:t>
      </w:r>
    </w:p>
    <w:p w14:paraId="769C13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640,</w:t>
      </w:r>
    </w:p>
    <w:p w14:paraId="5CA9A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960,</w:t>
      </w:r>
    </w:p>
    <w:p w14:paraId="748ADD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1280,</w:t>
      </w:r>
    </w:p>
    <w:p w14:paraId="0E60F8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1920,</w:t>
      </w:r>
    </w:p>
    <w:p w14:paraId="392A47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2560</w:t>
      </w:r>
    </w:p>
    <w:p w14:paraId="261536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16EB92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65E40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bool evsPayloadProtectedSizes_isAMRWB_IOmode[22] = {</w:t>
      </w:r>
    </w:p>
    <w:p w14:paraId="48D7E9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E27C8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/* Special case (see clause A.2.1.3) */</w:t>
      </w:r>
    </w:p>
    <w:p w14:paraId="773632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53454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3AB78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43682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A2F96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EB586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4EA5A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DA55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2A906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11D26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66443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5F7D94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6FABA8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27661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11C603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4923B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28F8B6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687F7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C442C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E7AA2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</w:t>
      </w:r>
    </w:p>
    <w:p w14:paraId="21AF94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7ED03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AB681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evsPayloadProtectedSizes_frameTypeIndex[22] = {</w:t>
      </w:r>
    </w:p>
    <w:p w14:paraId="168CF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12, /* PRIMARY_SID */</w:t>
      </w:r>
    </w:p>
    <w:p w14:paraId="3842B0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0, /* Special case (see clause A.2.1.3) */</w:t>
      </w:r>
    </w:p>
    <w:p w14:paraId="717C89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0, /* AMRWB_IO_6600 */</w:t>
      </w:r>
    </w:p>
    <w:p w14:paraId="51A9A5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1, /* PRIMARY_7200 */</w:t>
      </w:r>
    </w:p>
    <w:p w14:paraId="743E1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2, /* PRIMARY_8000 */</w:t>
      </w:r>
    </w:p>
    <w:p w14:paraId="0DB98E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1, /* AMRWB_IO_8850 */</w:t>
      </w:r>
    </w:p>
    <w:p w14:paraId="22A904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3, /* PRIMARY_9600 */</w:t>
      </w:r>
    </w:p>
    <w:p w14:paraId="49225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2, /* AMRWB_IO_1265 */</w:t>
      </w:r>
    </w:p>
    <w:p w14:paraId="45F75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4, /* PRIMARY_13200 */</w:t>
      </w:r>
    </w:p>
    <w:p w14:paraId="3D4D99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3, /* AMRWB_IO_1425 */</w:t>
      </w:r>
    </w:p>
    <w:p w14:paraId="64FEC8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4, /* AMRWB_IO_1585 */</w:t>
      </w:r>
    </w:p>
    <w:p w14:paraId="1D6C68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5, /* PRIMARY_16400 */</w:t>
      </w:r>
    </w:p>
    <w:p w14:paraId="62DEBE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5, /* AMRWB_IO_1825 */</w:t>
      </w:r>
    </w:p>
    <w:p w14:paraId="163215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6, /* AMRWB_IO_1985 */</w:t>
      </w:r>
    </w:p>
    <w:p w14:paraId="1A7EB4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7, /* AMRWB_IO_2305 */</w:t>
      </w:r>
    </w:p>
    <w:p w14:paraId="09D9C9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8, /* AMRWB_IO_2385 */</w:t>
      </w:r>
    </w:p>
    <w:p w14:paraId="0311F1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6, /* PRIMARY_24400 */</w:t>
      </w:r>
    </w:p>
    <w:p w14:paraId="627277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7, /* PRIMARY_32000 */</w:t>
      </w:r>
    </w:p>
    <w:p w14:paraId="5C6640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8, /* PRIMARY_48000 */</w:t>
      </w:r>
    </w:p>
    <w:p w14:paraId="59CA3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9, /* PRIMARY_64000 */</w:t>
      </w:r>
    </w:p>
    <w:p w14:paraId="3DF8BC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10, /* PRIMARY_96000 */</w:t>
      </w:r>
    </w:p>
    <w:p w14:paraId="0A64EA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11  /* PRIMARY_128000 */</w:t>
      </w:r>
    </w:p>
    <w:p w14:paraId="5C905B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9169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250F0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562577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766CB9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*frameSizeBits);</w:t>
      </w:r>
    </w:p>
    <w:p w14:paraId="441C2A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A64F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*frameTypeIndex);</w:t>
      </w:r>
    </w:p>
    <w:p w14:paraId="123991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7E6F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1E8EEC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6C02B5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*frameSizeBits);</w:t>
      </w:r>
    </w:p>
    <w:p w14:paraId="3EF4C0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8F70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{</w:t>
      </w:r>
    </w:p>
    <w:p w14:paraId="6FDDBF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RTPDUMP_HANDLE rtpdump;</w:t>
      </w:r>
    </w:p>
    <w:p w14:paraId="290ED2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hf_only;</w:t>
      </w:r>
    </w:p>
    <w:p w14:paraId="38BE6C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RTPDUMP_RTPPACKET rtpPacket;</w:t>
      </w:r>
    </w:p>
    <w:p w14:paraId="7C531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uint32_t timeoffset_ms;</w:t>
      </w:r>
    </w:p>
    <w:p w14:paraId="1B2E2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frameIndex;</w:t>
      </w:r>
    </w:p>
    <w:p w14:paraId="553942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frameFollowing;</w:t>
      </w:r>
    </w:p>
    <w:p w14:paraId="10B3D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EVS_RTPDUMP_DEPACKER;</w:t>
      </w:r>
    </w:p>
    <w:p w14:paraId="5F6C94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84C4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enum {</w:t>
      </w:r>
    </w:p>
    <w:p w14:paraId="776986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EVS_RTPDUMP_DEPACKER_NO_ERROR = 0,</w:t>
      </w:r>
    </w:p>
    <w:p w14:paraId="265A69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EVS_RTPDUMP_DEPACKER_EOF = -1,</w:t>
      </w:r>
    </w:p>
    <w:p w14:paraId="759963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EVS_RTPDUMP_DEPACKER_RTPDUMP_ERROR = 1,</w:t>
      </w:r>
    </w:p>
    <w:p w14:paraId="18925A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EVS_RTPDUMP_DEPACKER_PAYLOAD_ERROR</w:t>
      </w:r>
    </w:p>
    <w:p w14:paraId="4195EC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EVS_RTPDUMP_DEPACKER_ERROR;</w:t>
      </w:r>
    </w:p>
    <w:p w14:paraId="2FAC6D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4F61A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hf_only);</w:t>
      </w:r>
    </w:p>
    <w:p w14:paraId="70765E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822F1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3F9496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426527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3DAAB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595E8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19EB34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6F3CEF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0FCA21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586DC1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unsigned char **frame,</w:t>
      </w:r>
    </w:p>
    <w:p w14:paraId="05A23C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*frameSizeBits);</w:t>
      </w:r>
    </w:p>
    <w:p w14:paraId="3BFCB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6837F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+void EVS_RTPDUMP_DEPACKER_close(EVS_RTPDUMP_DEPACKER *self);</w:t>
      </w:r>
    </w:p>
    <w:p w14:paraId="467A1F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560443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+#ifdef __cplusplus</w:t>
      </w:r>
    </w:p>
    <w:p w14:paraId="7C95D3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+}</w:t>
      </w:r>
    </w:p>
    <w:p w14:paraId="1ADD1E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+#endif</w:t>
      </w:r>
    </w:p>
    <w:p w14:paraId="2FEB7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diff -rwNBu 26442-g20/c-code/lib_dec/fd_cng_dec.c 26442-g30/c-code/lib_dec/fd_cng_dec.c</w:t>
      </w:r>
    </w:p>
    <w:p w14:paraId="77FFA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--- 26442-g20/c-code/lib_dec/fd_cng_dec.c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16:34:19.000000000 +0200</w:t>
      </w:r>
    </w:p>
    <w:p w14:paraId="26F37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+++ 26442-g30/c-code/lib_dec/fd_cng_dec.c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16:47:59.923409000 +0200</w:t>
      </w:r>
    </w:p>
    <w:p w14:paraId="648938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-111,6 +111,10 @@</w:t>
      </w:r>
    </w:p>
    <w:p w14:paraId="7F5AF8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set16_fx( hs-&gt;msLogPeriodog, 0, NPART_SHAPING );</w:t>
      </w:r>
    </w:p>
    <w:p w14:paraId="5FF0B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set16_fx( hs-&gt;msLogNoiseEst, 0, NPART_SHAPING );</w:t>
      </w:r>
    </w:p>
    <w:p w14:paraId="31A7A2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703A1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set16_fx( hs-&gt;psize_shaping, 0, NPART_SHAPING );</w:t>
      </w:r>
    </w:p>
    <w:p w14:paraId="314E2F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F8409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hs-&gt;nFFTpart_shaping = 0;</w:t>
      </w:r>
    </w:p>
    <w:p w14:paraId="2759FC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33AB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3E3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151CB0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8ACFF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26442-g20/c-code/lib_dec/init_dec_fx.c 26442-g30/c-code/lib_dec/init_dec_fx.c</w:t>
      </w:r>
    </w:p>
    <w:p w14:paraId="6FD22D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--- 26442-g20/c-code/lib_dec/init_dec_fx.c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16:34:08.000000000 +0200</w:t>
      </w:r>
    </w:p>
    <w:p w14:paraId="6D1874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+++ 26442-g30/c-code/lib_dec/init_dec_fx.c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16:48:00.277372000 +0200</w:t>
      </w:r>
    </w:p>
    <w:p w14:paraId="5E2E55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-216,7 +216,7 @@</w:t>
      </w:r>
    </w:p>
    <w:p w14:paraId="329286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A41EA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st_fx-&gt;seed_fx = RANDOM_INITSEED;</w:t>
      </w:r>
    </w:p>
    <w:p w14:paraId="0DD6D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0527D7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st_fx-&gt;nbLostCmpt = 1;</w:t>
      </w:r>
    </w:p>
    <w:p w14:paraId="6471FF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st_fx-&gt;nbLostCmpt = 0;</w:t>
      </w:r>
    </w:p>
    <w:p w14:paraId="045F67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5B2036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st_fx-&gt;decision_hyst_fx = 0;</w:t>
      </w:r>
    </w:p>
    <w:p w14:paraId="7DCAE1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6B48D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26442-g20/c-code/lib_dec/io_dec_fx.c 26442-g30/c-code/lib_dec/io_dec_fx.c</w:t>
      </w:r>
    </w:p>
    <w:p w14:paraId="63C43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--- 26442-g20/c-code/lib_dec/io_dec_fx.c</w:t>
      </w: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16:34:06.000000000 +0200</w:t>
      </w:r>
    </w:p>
    <w:p w14:paraId="78B136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+++ 26442-g30/c-code/lib_dec/io_dec_fx.c</w:t>
      </w: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16:48:00.283369000 +0200</w:t>
      </w:r>
    </w:p>
    <w:p w14:paraId="417FB3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-102,6 +102,21 @@</w:t>
      </w:r>
    </w:p>
    <w:p w14:paraId="5B1713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5F0C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st_fx-&gt;Opt_VOIP_fx = 1;</w:t>
      </w:r>
    </w:p>
    <w:p w14:paraId="1C789F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A7D81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VOIP_G192_RTP;</w:t>
      </w:r>
    </w:p>
    <w:p w14:paraId="1BCF24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74B283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F655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"-VOIP_HF_ONLY=0") == 0)</w:t>
      </w:r>
    </w:p>
    <w:p w14:paraId="6CD341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F7DEB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st_fx-&gt;Opt_VOIP_fx = 1;</w:t>
      </w:r>
    </w:p>
    <w:p w14:paraId="1CBA28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VOIP_RTPDUMP;</w:t>
      </w:r>
    </w:p>
    <w:p w14:paraId="2CB14D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st_fx-&gt;sdp_hf_only = 0;</w:t>
      </w:r>
    </w:p>
    <w:p w14:paraId="2906A4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7ED19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A49A6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"-VOIP_HF_ONLY=1") == 0)</w:t>
      </w:r>
    </w:p>
    <w:p w14:paraId="067D9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B9A72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st_fx-&gt;Opt_VOIP_fx = 1;</w:t>
      </w:r>
    </w:p>
    <w:p w14:paraId="0F2AAB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VOIP_RTPDUMP;</w:t>
      </w:r>
    </w:p>
    <w:p w14:paraId="72FA75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st_fx-&gt;sdp_hf_only = 1;</w:t>
      </w:r>
    </w:p>
    <w:p w14:paraId="0D76AE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i += 1;</w:t>
      </w:r>
    </w:p>
    <w:p w14:paraId="1D0CC7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        }</w:t>
      </w:r>
    </w:p>
    <w:p w14:paraId="0E5B15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#ifdef SUPPORT_JBM_TRACEFILE</w:t>
      </w:r>
    </w:p>
    <w:p w14:paraId="574A9D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@@ -400,27 +415,34 @@</w:t>
      </w:r>
    </w:p>
    <w:p w14:paraId="648357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fprintf(stdout,"Mandatory parameters:\n");</w:t>
      </w:r>
    </w:p>
    <w:p w14:paraId="1DC14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fprintf(stdout,"---------------------\n");</w:t>
      </w:r>
    </w:p>
    <w:p w14:paraId="1B4B72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fprintf(stdout,"Fs                : Output sampling rate in kHz (8, 16, 32 or 48)\n");</w:t>
      </w:r>
    </w:p>
    <w:p w14:paraId="38669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fprintf(stdout,"bitstream_file    : Input bitstream filename or RTP packet filename (in VOIP mode)\n");</w:t>
      </w:r>
    </w:p>
    <w:p w14:paraId="536B68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fprintf(stdout,"output_file       : Output speech filename \n\n");</w:t>
      </w:r>
    </w:p>
    <w:p w14:paraId="5A840B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  : Input bitstream filename (*.192) or RTP packet filename (in VOIP mode)\n");</w:t>
      </w:r>
    </w:p>
    <w:p w14:paraId="16C75C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"output_file        : Output audio filename (*.8k, *.16k, *.32k, *.48k)\n\n");</w:t>
      </w:r>
    </w:p>
    <w:p w14:paraId="792503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1265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fprintf(stdout,"Options:\n");</w:t>
      </w:r>
    </w:p>
    <w:p w14:paraId="08C1D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fprintf(stdout,"--------\n");</w:t>
      </w:r>
    </w:p>
    <w:p w14:paraId="101651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"-VOIP            : VOIP mode,\n");</w:t>
      </w:r>
    </w:p>
    <w:p w14:paraId="433C80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0F2A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              : VoIP mode: RTP in G192\n");</w:t>
      </w:r>
    </w:p>
    <w:p w14:paraId="77E9C1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"-VOIP_hf_only=0    : VoIP mode: EVS RTP Payload Format hf_only=0 in rtpdump\n");</w:t>
      </w:r>
    </w:p>
    <w:p w14:paraId="5DA2F3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"-VOIP_hf_only=1    : VoIP mode: EVS RTP Payload Format hf_only=1 in rtpdump\n");</w:t>
      </w:r>
    </w:p>
    <w:p w14:paraId="4F7182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rtpdump files containing TS26.445 Annex A.2.2\n");</w:t>
      </w:r>
    </w:p>
    <w:p w14:paraId="50B205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EVS RTP Payload Format. The SDP parameter hf_only is required.\n");</w:t>
      </w:r>
    </w:p>
    <w:p w14:paraId="5886DB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Reading RFC4867 AMR/AMR-WB RTP payload format is not supported.\n");</w:t>
      </w:r>
    </w:p>
    <w:p w14:paraId="48ADD9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507CB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"-Tracefile TF    : Generate trace file named TF,\n");</w:t>
      </w:r>
    </w:p>
    <w:p w14:paraId="5BFEDA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"-Tracefile TF      : VoIP mode: Generate trace file named TF\n");</w:t>
      </w:r>
    </w:p>
    <w:p w14:paraId="5B1E2E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#endif</w:t>
      </w:r>
    </w:p>
    <w:p w14:paraId="2FDA12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"-no_delay_cmp    : Turn off delay compensation\n");</w:t>
      </w:r>
    </w:p>
    <w:p w14:paraId="5BFEC7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"-fec_cfg_file    : Optimal channel aware configuration computed by the JBM   \n");</w:t>
      </w:r>
    </w:p>
    <w:p w14:paraId="584424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"-fec_cfg_file RF   : VoIP mode: Optimal channel aware configuration computed by the JBM\n");</w:t>
      </w:r>
    </w:p>
    <w:p w14:paraId="492A7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as described in Section 6.3.1 of TS26.448. The output is \n");</w:t>
      </w:r>
    </w:p>
    <w:p w14:paraId="7E1E43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written into a .txt file. Each line contains the FER indicator \n");</w:t>
      </w:r>
    </w:p>
    <w:p w14:paraId="6A0B1D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written into a file named RF. Each line contains the FER indicator\n");</w:t>
      </w:r>
    </w:p>
    <w:p w14:paraId="47823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(HI|LO) and optimal FEC offset. \n");</w:t>
      </w:r>
    </w:p>
    <w:p w14:paraId="689672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EB460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"-mime            : Mime input bitstream file format\n");</w:t>
      </w:r>
    </w:p>
    <w:p w14:paraId="18F6A9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decoder reads both TS26.445 Annex A.2.6 and RFC4867 Mime Storage Format,\n");</w:t>
      </w:r>
    </w:p>
    <w:p w14:paraId="49D192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magic word in the mime input file is used to determine the format.\n");</w:t>
      </w:r>
    </w:p>
    <w:p w14:paraId="07E2B4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default input bitstream file format is G.192\n");</w:t>
      </w:r>
    </w:p>
    <w:p w14:paraId="1F3923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"-no_delay_cmp      : Turn off delay compensation\n");</w:t>
      </w:r>
    </w:p>
    <w:p w14:paraId="6E0F7A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"-mime              : Mime bitstream file format\n");</w:t>
      </w:r>
    </w:p>
    <w:p w14:paraId="62CA7D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both TS26.445 Annex A.2.6 and RFC4867 Mime Storage\n");</w:t>
      </w:r>
    </w:p>
    <w:p w14:paraId="0D34A8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Format files, the magic word in the mime file is used to determine\n");</w:t>
      </w:r>
    </w:p>
    <w:p w14:paraId="38349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which of the two supported formats is in use.\n");</w:t>
      </w:r>
    </w:p>
    <w:p w14:paraId="53C2BE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bitstream file format is G.192\n");</w:t>
      </w:r>
    </w:p>
    <w:p w14:paraId="7116E4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"-q               : Quiet mode, no frame counter\n");</w:t>
      </w:r>
    </w:p>
    <w:p w14:paraId="165731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default is OFF\n");</w:t>
      </w:r>
    </w:p>
    <w:p w14:paraId="2A100A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is deactivated\n");</w:t>
      </w:r>
    </w:p>
    <w:p w14:paraId="44708E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2D0634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620F8F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A109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26442-g20/c-code/lib_dec/jbm_jb4sb.h 26442-g30/c-code/lib_dec/jbm_jb4sb.h</w:t>
      </w:r>
    </w:p>
    <w:p w14:paraId="3AC40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--- 26442-g20/c-code/lib_dec/jbm_jb4sb.h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16:34:23.000000000 +0200</w:t>
      </w:r>
    </w:p>
    <w:p w14:paraId="0DEACC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+++ 26442-g30/c-code/lib_dec/jbm_jb4sb.h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16:48:00.103396000 +0200</w:t>
      </w:r>
    </w:p>
    <w:p w14:paraId="03A970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-25,6 +25,11 @@</w:t>
      </w:r>
    </w:p>
    <w:p w14:paraId="163FC8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rcvTime;</w:t>
      </w:r>
    </w:p>
    <w:p w14:paraId="28094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true, if the data unit contains only silence */</w:t>
      </w:r>
    </w:p>
    <w:p w14:paraId="060581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silenceIndicator;</w:t>
      </w:r>
    </w:p>
    <w:p w14:paraId="1C565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isAMRWB_IOmode;</w:t>
      </w:r>
    </w:p>
    <w:p w14:paraId="375B8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/** for EVS payload */</w:t>
      </w:r>
    </w:p>
    <w:p w14:paraId="4DCDF4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frameTypeIndex;</w:t>
      </w:r>
    </w:p>
    <w:p w14:paraId="7119FE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/** Q bit for AMR-WB IO */</w:t>
      </w:r>
    </w:p>
    <w:p w14:paraId="0D4E26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qBit;</w:t>
      </w:r>
    </w:p>
    <w:p w14:paraId="0A314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60C3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the binary encoded access unit */</w:t>
      </w:r>
    </w:p>
    <w:p w14:paraId="3B48B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*data;</w:t>
      </w:r>
    </w:p>
    <w:p w14:paraId="703EBF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26442-g20/c-code/lib_dec/lead_deindexing_fx.c 26442-g30/c-code/lib_dec/lead_deindexing_fx.c</w:t>
      </w:r>
    </w:p>
    <w:p w14:paraId="3237BB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--- 26442-g20/c-code/lib_dec/lead_deindexing_fx.c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16:34:26.000000000 +0200</w:t>
      </w:r>
    </w:p>
    <w:p w14:paraId="1F115A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+++ 26442-g30/c-code/lib_dec/lead_deindexing_fx.c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16:48:00.169385000 +0200</w:t>
      </w:r>
    </w:p>
    <w:p w14:paraId="77D008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-187,8 +187,14 @@</w:t>
      </w:r>
    </w:p>
    <w:p w14:paraId="02E3AB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add the sign of all element ( except the last one in some case )</w:t>
      </w:r>
    </w:p>
    <w:p w14:paraId="732C08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*--------------------------------------------------------------------*/</w:t>
      </w:r>
    </w:p>
    <w:p w14:paraId="7B5AF7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m1 = sub(k1, 1);</w:t>
      </w:r>
    </w:p>
    <w:p w14:paraId="6BD0BF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6159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 (i=0; i&lt;8; i++)</w:t>
      </w:r>
    </w:p>
    <w:p w14:paraId="2BB147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m2 = 8;</w:t>
      </w:r>
    </w:p>
    <w:p w14:paraId="4B1E3D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move16();</w:t>
      </w:r>
    </w:p>
    <w:p w14:paraId="6219FB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IF(k1 == 7)</w:t>
      </w:r>
    </w:p>
    <w:p w14:paraId="19D86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D4B90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m2 = 7;</w:t>
      </w:r>
    </w:p>
    <w:p w14:paraId="76F26C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4D408A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FFB4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FOR(i = 0; i &lt; m2; i++)</w:t>
      </w:r>
    </w:p>
    <w:p w14:paraId="25247F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43B01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(x[i] != 0)</w:t>
      </w:r>
    </w:p>
    <w:p w14:paraId="66A6FC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F448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26442-g20/c-code/lib_dec/rtpdump.c 26442-g30/c-code/lib_dec/rtpdump.c</w:t>
      </w:r>
    </w:p>
    <w:p w14:paraId="737C2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--- 26442-g20/c-code/lib_dec/rtpdump.c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1970-01-01 01:00:00.000000000 +0100</w:t>
      </w:r>
    </w:p>
    <w:p w14:paraId="7CAF61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+++ 26442-g30/c-code/lib_dec/rtpdump.c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16:47:59.990588000 +0200</w:t>
      </w:r>
    </w:p>
    <w:p w14:paraId="6F2DC8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+1,351 @@</w:t>
      </w:r>
    </w:p>
    <w:p w14:paraId="4A846C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555474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240364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313CC3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244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2299BB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&lt;string.h&gt;</w:t>
      </w:r>
    </w:p>
    <w:p w14:paraId="7EBFD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&lt;stdlib.h&gt;</w:t>
      </w:r>
    </w:p>
    <w:p w14:paraId="201CEA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104D0A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68B9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+struct RTPDUMP</w:t>
      </w:r>
    </w:p>
    <w:p w14:paraId="64D047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5505A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FILE * file;</w:t>
      </w:r>
    </w:p>
    <w:p w14:paraId="16AE40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startSeconds;</w:t>
      </w:r>
    </w:p>
    <w:p w14:paraId="35E72C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startMicroSeconds;</w:t>
      </w:r>
    </w:p>
    <w:p w14:paraId="00950F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source;</w:t>
      </w:r>
    </w:p>
    <w:p w14:paraId="717086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port;</w:t>
      </w:r>
    </w:p>
    <w:p w14:paraId="04EC54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796CBF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BEC7A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a buffer */</w:t>
      </w:r>
    </w:p>
    <w:p w14:paraId="1A2EE3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parseLong( unsigned char * buffer, unsigned int * value )</w:t>
      </w:r>
    </w:p>
    <w:p w14:paraId="13D8D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1CBEE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07893A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3685F7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4C653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63265E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52122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+ 4;</w:t>
      </w:r>
    </w:p>
    <w:p w14:paraId="1D67F4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813CF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052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a buffer */</w:t>
      </w:r>
    </w:p>
    <w:p w14:paraId="401F5D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parseShort( unsigned char * buffer, unsigned short * value )</w:t>
      </w:r>
    </w:p>
    <w:p w14:paraId="0E57A9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41BE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4E194B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3B5F27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4C7388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+ 2;</w:t>
      </w:r>
    </w:p>
    <w:p w14:paraId="07549D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42E2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9875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8-bit value from a buffer */</w:t>
      </w:r>
    </w:p>
    <w:p w14:paraId="38DE48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parseByte( unsigned char * buffer, unsigned char * value )</w:t>
      </w:r>
    </w:p>
    <w:p w14:paraId="42A303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2B8EE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0B970A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buffer[0] &amp; 0xFF );</w:t>
      </w:r>
    </w:p>
    <w:p w14:paraId="3C7F45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+ 1;</w:t>
      </w:r>
    </w:p>
    <w:p w14:paraId="7996C1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77E9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EE499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the file */</w:t>
      </w:r>
    </w:p>
    <w:p w14:paraId="62D913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readLong( FILE * file, unsigned int * value )</w:t>
      </w:r>
    </w:p>
    <w:p w14:paraId="3CD7C0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C03FC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7FF7DB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fread( buffer, 4, 1, file ) != 1U )</w:t>
      </w:r>
    </w:p>
    <w:p w14:paraId="62B85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41B18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E907C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7F6A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4CA443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54C547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2F5A72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3BDB6E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6C37C1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20A7A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6F80C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50924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the file */</w:t>
      </w:r>
    </w:p>
    <w:p w14:paraId="4AD59B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readShort( FILE * file, unsigned short * value )</w:t>
      </w:r>
    </w:p>
    <w:p w14:paraId="7FC1EF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DFE75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35E37E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fread( buffer, 2, 1, file ) != 1U )</w:t>
      </w:r>
    </w:p>
    <w:p w14:paraId="7376AF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B36FA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772B00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7BB4E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77B11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5F15AE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5DD797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2D11A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AEB0F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CA3A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32-bit value to the file */</w:t>
      </w:r>
    </w:p>
    <w:p w14:paraId="572524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writeLong( FILE * file, unsigned int value )</w:t>
      </w:r>
    </w:p>
    <w:p w14:paraId="46F865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25EB5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4656F0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buffer[3] = value &amp; 0xff;</w:t>
      </w:r>
    </w:p>
    <w:p w14:paraId="1047E1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buffer[2] = (value &gt;&gt; 8) &amp; 0xff;</w:t>
      </w:r>
    </w:p>
    <w:p w14:paraId="3093B9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buffer[1] = (value &gt;&gt; 16) &amp; 0xff;</w:t>
      </w:r>
    </w:p>
    <w:p w14:paraId="2E5183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24) &amp; 0xff;</w:t>
      </w:r>
    </w:p>
    <w:p w14:paraId="083873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fwrite( buffer, 4, 1, file ) != 1U )</w:t>
      </w:r>
    </w:p>
    <w:p w14:paraId="78A88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47285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688AB8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CDDFA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5AD885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9054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FCB6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16-bit value to the file */</w:t>
      </w:r>
    </w:p>
    <w:p w14:paraId="5FF311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writeShort( FILE * file, unsigned short value )</w:t>
      </w:r>
    </w:p>
    <w:p w14:paraId="0AE094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4A363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6B362E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buffer[1] = value &amp; 0xff;</w:t>
      </w:r>
    </w:p>
    <w:p w14:paraId="189D8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8) &amp; 0xff;</w:t>
      </w:r>
    </w:p>
    <w:p w14:paraId="6DEDE6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fwrite( buffer, 2, 1, file ) != 1U )</w:t>
      </w:r>
    </w:p>
    <w:p w14:paraId="5AB43A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F303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06CAC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C630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6D356C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57FAF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E7CAD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8-bit value to the file */</w:t>
      </w:r>
    </w:p>
    <w:p w14:paraId="10290A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writeByte( FILE * file, unsigned char value )</w:t>
      </w:r>
    </w:p>
    <w:p w14:paraId="117954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6A0AE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if(fputc(value, file) == value)</w:t>
      </w:r>
    </w:p>
    <w:p w14:paraId="0D4C9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E9719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15C698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EDB3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3B2D4C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3DD1D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4BE9E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parse the rtpdump file header */</w:t>
      </w:r>
    </w:p>
    <w:p w14:paraId="7FCB3F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readHeader(struct RTPDUMP * hRTPDUMP)</w:t>
      </w:r>
    </w:p>
    <w:p w14:paraId="334FB0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344FF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padding;</w:t>
      </w:r>
    </w:p>
    <w:p w14:paraId="58F856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4A15B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identifier */</w:t>
      </w:r>
    </w:p>
    <w:p w14:paraId="3F3415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</w:t>
      </w:r>
    </w:p>
    <w:p w14:paraId="4C2120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DE5FB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const char id [] = "#!rtpplay1.0";</w:t>
      </w:r>
    </w:p>
    <w:p w14:paraId="6AEB21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596EE9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memcmp( buffer, id, sizeof(id)-1 ) != 0 )</w:t>
      </w:r>
    </w:p>
    <w:p w14:paraId="0F05AF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68368E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*/</w:t>
      </w:r>
    </w:p>
    <w:p w14:paraId="100EA9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version [4] = {0};</w:t>
      </w:r>
    </w:p>
    <w:p w14:paraId="1D93E4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address [128] = {0};</w:t>
      </w:r>
    </w:p>
    <w:p w14:paraId="4DBF43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port = 0;</w:t>
      </w:r>
    </w:p>
    <w:p w14:paraId="3D8BA5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a, b, c, d;</w:t>
      </w:r>
    </w:p>
    <w:p w14:paraId="314CF9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9C6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1F0C53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if(sscanf(buffer, "#!rtpplay%3s %127[0123456789.]/%u\n", version, address, &amp;port) == 3)</w:t>
      </w:r>
    </w:p>
    <w:p w14:paraId="36F6B9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231BD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if(sscanf(address, "%u.%u.%u.%u", &amp;a, &amp;b, &amp;c, &amp;d) != 4)</w:t>
      </w:r>
    </w:p>
    <w:p w14:paraId="394022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C6C25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-1;</w:t>
      </w:r>
    </w:p>
    <w:p w14:paraId="0BE7F4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C9C7B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else if(sscanf(buffer, "#!rtpplay%3s %127[0123456789abcdef:]/%u\n", version, address, &amp;port) == 3)</w:t>
      </w:r>
    </w:p>
    <w:p w14:paraId="7A43F1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 verification of IPv6 addresses yet */</w:t>
      </w:r>
    </w:p>
    <w:p w14:paraId="1B8D09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CB3C2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else</w:t>
      </w:r>
    </w:p>
    <w:p w14:paraId="673E8F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6263C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"unable to read rtpplay\n");</w:t>
      </w:r>
    </w:p>
    <w:p w14:paraId="63EA88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"Buffer: %s\n", buffer);</w:t>
      </w:r>
    </w:p>
    <w:p w14:paraId="3782B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D7582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019C7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if(strcmp(version, "1.0"))</w:t>
      </w:r>
    </w:p>
    <w:p w14:paraId="47FD9D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78DE4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99408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F1CBD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9008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binary header (RD_hdr_t) */</w:t>
      </w:r>
    </w:p>
    <w:p w14:paraId="5CA515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&amp;(hRTPDUMP-&gt;startSeconds));</w:t>
      </w:r>
    </w:p>
    <w:p w14:paraId="443917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&amp;(hRTPDUMP-&gt;startMicroSeconds));</w:t>
      </w:r>
    </w:p>
    <w:p w14:paraId="5D406E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&amp;(hRTPDUMP-&gt;source));</w:t>
      </w:r>
    </w:p>
    <w:p w14:paraId="0BE553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&amp;(hRTPDUMP-&gt;port) );</w:t>
      </w:r>
    </w:p>
    <w:p w14:paraId="77C42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&amp;padding );</w:t>
      </w:r>
    </w:p>
    <w:p w14:paraId="3ADE1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5C1C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0CCE0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67815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7D8CB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writeHeader(struct RTPDUMP * hRTPDUMP)</w:t>
      </w:r>
    </w:p>
    <w:p w14:paraId="3309C6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90A0C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write rtpdump header */</w:t>
      </w:r>
    </w:p>
    <w:p w14:paraId="319E07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fprintf(hRTPDUMP-&gt;file, "#!rtpplay%s %s/%d\n", "1.0", "127.0.0.1", 5000);</w:t>
      </w:r>
    </w:p>
    <w:p w14:paraId="168B32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if(!writeLong(hRTPDUMP-&gt;file, hRTPDUMP-&gt;startSeconds) &amp;&amp;</w:t>
      </w:r>
    </w:p>
    <w:p w14:paraId="75109E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hRTPDUMP-&gt;startMicroSeconds) &amp;&amp;</w:t>
      </w:r>
    </w:p>
    <w:p w14:paraId="19AF79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hRTPDUMP-&gt;source) &amp;&amp;</w:t>
      </w:r>
    </w:p>
    <w:p w14:paraId="7BE40B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hRTPDUMP-&gt;port) &amp;&amp;</w:t>
      </w:r>
    </w:p>
    <w:p w14:paraId="76AB47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0)</w:t>
      </w:r>
    </w:p>
    <w:p w14:paraId="23D8C0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)</w:t>
      </w:r>
    </w:p>
    <w:p w14:paraId="4D61E5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FA3E9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0E547B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A1D7E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388D9B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BA0DA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4F8C3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66450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</w:t>
      </w:r>
    </w:p>
    <w:p w14:paraId="3183EA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CBD97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RTPDUMP_OpenWithFileToRead(phRTPDUMP, fopen( filename, "rb" ));</w:t>
      </w:r>
    </w:p>
    <w:p w14:paraId="006EA5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FDC5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3A2D1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83E71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</w:t>
      </w:r>
    </w:p>
    <w:p w14:paraId="5E8920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DAFEF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717C5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497A0B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A0E9B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4D77E8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C2946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67ABA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4D40B3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(*phRTPDUMP)-&gt;file = file;</w:t>
      </w:r>
    </w:p>
    <w:p w14:paraId="4628B9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236E84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1D999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73E41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0A894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E5972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readHeader(*phRTPDUMP) != 0)</w:t>
      </w:r>
    </w:p>
    <w:p w14:paraId="3897A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D6E14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731692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3F3A4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5079E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406213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D7FCC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AD635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6D337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</w:t>
      </w:r>
    </w:p>
    <w:p w14:paraId="7009D7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49D5C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63F88F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519FF5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09B8F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6AD9BF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E817F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176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62D13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(*phRTPDUMP)-&gt;file = fopen( filename, "wb" );</w:t>
      </w:r>
    </w:p>
    <w:p w14:paraId="0F2B36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07D7D5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E1DBE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561EB6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3E17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086D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writeHeader(*phRTPDUMP) != 0)</w:t>
      </w:r>
    </w:p>
    <w:p w14:paraId="4E607E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6DF6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237D7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F5B9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83629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70F54B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D5160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6012A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75BF19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3F53F9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RTPDUMP_RTPPACKET * packet,</w:t>
      </w:r>
    </w:p>
    <w:p w14:paraId="139610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* timeoffset_ms)</w:t>
      </w:r>
    </w:p>
    <w:p w14:paraId="7F12B9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C5C4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length = 0;</w:t>
      </w:r>
    </w:p>
    <w:p w14:paraId="4ACFCC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0D680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if(!hRTPDUMP)</w:t>
      </w:r>
    </w:p>
    <w:p w14:paraId="601813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6B15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RTPDUMP_NOT_INITIALIZED;</w:t>
      </w:r>
    </w:p>
    <w:p w14:paraId="2C569B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1A91A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F66E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length of packet, including this header (may be smaller than plen if not whole packet recorded) */</w:t>
      </w:r>
    </w:p>
    <w:p w14:paraId="49DBD7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&amp;length ) )</w:t>
      </w:r>
    </w:p>
    <w:p w14:paraId="11E9D4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28B2C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RTPDUMP_READ_ENDOFFILE;</w:t>
      </w:r>
    </w:p>
    <w:p w14:paraId="40402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7EB8D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length -= 8;</w:t>
      </w:r>
    </w:p>
    <w:p w14:paraId="229A4D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4A57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actual header+payload length for RTP, 0 for RTCP */</w:t>
      </w:r>
    </w:p>
    <w:p w14:paraId="2BE218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&amp;(packet-&gt;payloadSize) ) )</w:t>
      </w:r>
    </w:p>
    <w:p w14:paraId="1BCB69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58D46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77E0D2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6F297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if(packet-&gt;payloadSize &lt; length )</w:t>
      </w:r>
    </w:p>
    <w:p w14:paraId="23BAE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46F2C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7F85E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5FBE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0D2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remove size of RTP header so that plen is payload length */</w:t>
      </w:r>
    </w:p>
    <w:p w14:paraId="44CEB3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48D6F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packet-&gt;payloadSize -= packet-&gt;headerSize;</w:t>
      </w:r>
    </w:p>
    <w:p w14:paraId="78FB17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CE34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milliseconds since the start of recording */</w:t>
      </w:r>
    </w:p>
    <w:p w14:paraId="28D032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readLong(hRTPDUMP-&gt;file, timeoffset_ms ) )</w:t>
      </w:r>
    </w:p>
    <w:p w14:paraId="562A3A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D147E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0647A6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5C9E2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FF1B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if(length &gt; sizeof(packet-&gt;data) / sizeof(packet-&gt;data[0]))</w:t>
      </w:r>
    </w:p>
    <w:p w14:paraId="51C548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88BB4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2A2A9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53B6B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AA2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entire RTP packet */</w:t>
      </w:r>
    </w:p>
    <w:p w14:paraId="31CE05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length != 0U)</w:t>
      </w:r>
    </w:p>
    <w:p w14:paraId="47AF6C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FE5A7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fread( packet-&gt;data, length, 1, hRTPDUMP-&gt;file );</w:t>
      </w:r>
    </w:p>
    <w:p w14:paraId="1848B7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8AA5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B19B2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RTPDUMP_ParseRTPHeader(packet);</w:t>
      </w:r>
    </w:p>
    <w:p w14:paraId="23F117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731673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533F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B302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296234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377FC2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3B428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</w:t>
      </w:r>
    </w:p>
    <w:p w14:paraId="017381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745D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rtpdump packet header */</w:t>
      </w:r>
    </w:p>
    <w:p w14:paraId="5D5142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8 + packet-&gt;headerSize + packet-&gt;payloadSize);</w:t>
      </w:r>
    </w:p>
    <w:p w14:paraId="117854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packet-&gt;headerSize + packet-&gt;payloadSize);</w:t>
      </w:r>
    </w:p>
    <w:p w14:paraId="5040F3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timeoffset_ms);</w:t>
      </w:r>
    </w:p>
    <w:p w14:paraId="66BAC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7C60E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 header */</w:t>
      </w:r>
    </w:p>
    <w:p w14:paraId="74171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packet-&gt;v_p_x_xx);</w:t>
      </w:r>
    </w:p>
    <w:p w14:paraId="347CEF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packet-&gt;payloadTypeId);</w:t>
      </w:r>
    </w:p>
    <w:p w14:paraId="380909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packet-&gt;sequenceNumber);</w:t>
      </w:r>
    </w:p>
    <w:p w14:paraId="4DC064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packet-&gt;timeStamp);</w:t>
      </w:r>
    </w:p>
    <w:p w14:paraId="68D2D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packet-&gt;ssrc);</w:t>
      </w:r>
    </w:p>
    <w:p w14:paraId="7BDC7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264D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 payload */</w:t>
      </w:r>
    </w:p>
    <w:p w14:paraId="7F8563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fwrite(packet-&gt;data + packet-&gt;headerSize, packet-&gt;payloadSize, 1, hRTPDUMP-&gt;file);</w:t>
      </w:r>
    </w:p>
    <w:p w14:paraId="3B361F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26633E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85FB0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03C9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E68C9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</w:t>
      </w:r>
    </w:p>
    <w:p w14:paraId="35041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A09A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5EFDF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04D05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5E60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4EBCE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5554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!(*phRTPDUMP) )</w:t>
      </w:r>
    </w:p>
    <w:p w14:paraId="63F7F0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9DACD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1A11A2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19A49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0CE7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if(closeFile &amp;&amp; (*phRTPDUMP)-&gt;file)</w:t>
      </w:r>
    </w:p>
    <w:p w14:paraId="151ED5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B0073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fclose((*phRTPDUMP)-&gt;file);</w:t>
      </w:r>
    </w:p>
    <w:p w14:paraId="3B686A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FC4CC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BE506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free(*phRTPDUMP);</w:t>
      </w:r>
    </w:p>
    <w:p w14:paraId="0C2E1D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NULL;</w:t>
      </w:r>
    </w:p>
    <w:p w14:paraId="601D0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5A0C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36AF3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RTPDUMP_SetDefaultRtpPacketHeader(RTPDUMP_RTPPACKET * packet)</w:t>
      </w:r>
    </w:p>
    <w:p w14:paraId="091BA4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+{</w:t>
      </w:r>
    </w:p>
    <w:p w14:paraId="048C77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packet-&gt;v_p_x_xx = 128;</w:t>
      </w:r>
    </w:p>
    <w:p w14:paraId="1BBF05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packet-&gt;payloadTypeId = 96;</w:t>
      </w:r>
    </w:p>
    <w:p w14:paraId="0A34C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packet-&gt;sequenceNumber = 0;</w:t>
      </w:r>
    </w:p>
    <w:p w14:paraId="26F72C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packet-&gt;timeStamp = 0;</w:t>
      </w:r>
    </w:p>
    <w:p w14:paraId="736156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packet-&gt;ssrc = 0xaabbccdd;</w:t>
      </w:r>
    </w:p>
    <w:p w14:paraId="782FD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5DD54D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packet-&gt;payloadSize = 0;</w:t>
      </w:r>
    </w:p>
    <w:p w14:paraId="5AFDB0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16534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8C13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RTPDUMP_ParseRTPHeader(RTPDUMP_RTPPACKET * packet)</w:t>
      </w:r>
    </w:p>
    <w:p w14:paraId="42D7B1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7B74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*payload = (unsigned char *)packet-&gt;data;</w:t>
      </w:r>
    </w:p>
    <w:p w14:paraId="7DE78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&amp;(packet-&gt;v_p_x_xx));</w:t>
      </w:r>
    </w:p>
    <w:p w14:paraId="376A66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&amp;(packet-&gt;payloadTypeId));</w:t>
      </w:r>
    </w:p>
    <w:p w14:paraId="07ED75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parseShort(payload, &amp;(packet-&gt;sequenceNumber));</w:t>
      </w:r>
    </w:p>
    <w:p w14:paraId="3BB281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parseLong(payload, &amp;(packet-&gt;timeStamp));</w:t>
      </w:r>
    </w:p>
    <w:p w14:paraId="4A31F0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parseLong(payload, &amp;(packet-&gt;ssrc));</w:t>
      </w:r>
    </w:p>
    <w:p w14:paraId="78EEAD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77B46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26442-g20/c-code/lib_dec/rtpdump.h 26442-g30/c-code/lib_dec/rtpdump.h</w:t>
      </w:r>
    </w:p>
    <w:p w14:paraId="4F59F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--- 26442-g20/c-code/lib_dec/rtpdump.h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498B29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+++ 26442-g30/c-code/lib_dec/rtpdump.h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16:47:59.993422000 +0200</w:t>
      </w:r>
    </w:p>
    <w:p w14:paraId="7AC330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+1,74 @@</w:t>
      </w:r>
    </w:p>
    <w:p w14:paraId="2D2C1A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0FF02E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0C3B87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62C64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C3C89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6970F8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2DE838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40C1E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93EF5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F59A0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1C5DE3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58F031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A7F7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enum _RTPDUMP_ERROR</w:t>
      </w:r>
    </w:p>
    <w:p w14:paraId="73BDC2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1CB6B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RTPDUMP_NO_ERROR          = 0x0000,</w:t>
      </w:r>
    </w:p>
    <w:p w14:paraId="03FA5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RTPDUMP_MEMORY_ERROR      = 0x0001,</w:t>
      </w:r>
    </w:p>
    <w:p w14:paraId="364CEF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RTPDUMP_WRONG_PARAMS      = 0x0002,</w:t>
      </w:r>
    </w:p>
    <w:p w14:paraId="409260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RTPDUMP_INIT_ERROR        = 0x0003,</w:t>
      </w:r>
    </w:p>
    <w:p w14:paraId="4A86A3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RTPDUMP_WRITE_ERROR       = 0x0004,</w:t>
      </w:r>
    </w:p>
    <w:p w14:paraId="2A3955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RTPDUMP_READ_ERROR        = 0x0005,</w:t>
      </w:r>
    </w:p>
    <w:p w14:paraId="748A8C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RTPDUMP_FILE_NOT_FOUND    = 0x0006,</w:t>
      </w:r>
    </w:p>
    <w:p w14:paraId="022C56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RTPDUMP_NOT_IMPLEMENTED   = 0x0010,</w:t>
      </w:r>
    </w:p>
    <w:p w14:paraId="79F582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RTPDUMP_NOT_INITIALIZED   = 0x0100,</w:t>
      </w:r>
    </w:p>
    <w:p w14:paraId="5A93E4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RTPDUMP_READ_ENDOFFILE    = 0x0101,</w:t>
      </w:r>
    </w:p>
    <w:p w14:paraId="76ACBD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RTPDUMP_UNKNOWN_ERROR     = 0x1000</w:t>
      </w:r>
    </w:p>
    <w:p w14:paraId="5BEA9D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RTPDUMP_ERROR;</w:t>
      </w:r>
    </w:p>
    <w:p w14:paraId="52BAD1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FBE5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 *     RTPDUMP_HANDLE;</w:t>
      </w:r>
    </w:p>
    <w:p w14:paraId="519DE6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 RTPDUMP;</w:t>
      </w:r>
    </w:p>
    <w:p w14:paraId="31A2D2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805D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RTPDUMP_RTPPACKET</w:t>
      </w:r>
    </w:p>
    <w:p w14:paraId="2D8068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23F00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v_p_x_xx; /* version, padding, extension etc. */</w:t>
      </w:r>
    </w:p>
    <w:p w14:paraId="36084F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payloadTypeId;</w:t>
      </w:r>
    </w:p>
    <w:p w14:paraId="77D407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sequenceNumber;</w:t>
      </w:r>
    </w:p>
    <w:p w14:paraId="1C36C2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timeStamp;</w:t>
      </w:r>
    </w:p>
    <w:p w14:paraId="7BE1B5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ssrc;</w:t>
      </w:r>
    </w:p>
    <w:p w14:paraId="1CEE66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data[1500 + 12]; /* raw RTP packet */</w:t>
      </w:r>
    </w:p>
    <w:p w14:paraId="00CF5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headerSize;</w:t>
      </w:r>
    </w:p>
    <w:p w14:paraId="2D1789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payloadSize;</w:t>
      </w:r>
    </w:p>
    <w:p w14:paraId="7B0676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RTPDUMP_RTPPACKET;</w:t>
      </w:r>
    </w:p>
    <w:p w14:paraId="42044D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2DD1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ACD6D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5DDB9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filename);</w:t>
      </w:r>
    </w:p>
    <w:p w14:paraId="2632C5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4CA5B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2317B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*file);</w:t>
      </w:r>
    </w:p>
    <w:p w14:paraId="1F647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9303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20C21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filename);</w:t>
      </w:r>
    </w:p>
    <w:p w14:paraId="266389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A6C4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FC24C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1BF1E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RTPDUMP_RTPPACKET * packet,</w:t>
      </w:r>
    </w:p>
    <w:p w14:paraId="2A6A30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uint32_t * timeoffset_ms);</w:t>
      </w:r>
    </w:p>
    <w:p w14:paraId="46C857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D9E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58A5AC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66E8D0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0C9494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timeoffset_ms);</w:t>
      </w:r>
    </w:p>
    <w:p w14:paraId="3B0820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1D308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57FD7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closeFile);</w:t>
      </w:r>
    </w:p>
    <w:p w14:paraId="31CB15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FC8D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31BA20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+RTPDUMP_SetDefaultRtpPacketHeader(RTPDUMP_RTPPACKET * packet);</w:t>
      </w:r>
    </w:p>
    <w:p w14:paraId="4C6B7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2A7D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0D33B5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+RTPDUMP_ParseRTPHeader(RTPDUMP_RTPPACKET * packet);</w:t>
      </w:r>
    </w:p>
    <w:p w14:paraId="13C642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E54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7244AA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F4AF4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099302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26442-g20/c-code/lib_dec/stat_dec_fx.h 26442-g30/c-code/lib_dec/stat_dec_fx.h</w:t>
      </w:r>
    </w:p>
    <w:p w14:paraId="67C2C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--- 26442-g20/c-code/lib_dec/stat_dec_fx.h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16:34:30.000000000 +0200</w:t>
      </w:r>
    </w:p>
    <w:p w14:paraId="35CC4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+++ 26442-g30/c-code/lib_dec/stat_dec_fx.h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16:47:59.997414000 +0200</w:t>
      </w:r>
    </w:p>
    <w:p w14:paraId="7969F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-299,7 +299,8 @@</w:t>
      </w:r>
    </w:p>
    <w:p w14:paraId="718C70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last_codec_mode;                             /* last used codec mode*/</w:t>
      </w:r>
    </w:p>
    <w:p w14:paraId="33D26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*bit_stream_fx;</w:t>
      </w:r>
    </w:p>
    <w:p w14:paraId="291D1D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next_bit_pos_fx;                             /* position of the next bit to be read from the bitstream */</w:t>
      </w:r>
    </w:p>
    <w:p w14:paraId="5CFD33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bitstreamformat;                             /* Bitstream format flag (G.192/MIME) */</w:t>
      </w:r>
    </w:p>
    <w:p w14:paraId="78A731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bitstreamformat;                              /* Bitstream format flag (G.192/MIME/VOIP_G192_RTP/VOIP_RTPDUMP) */</w:t>
      </w:r>
    </w:p>
    <w:p w14:paraId="41340A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sdp_hf_only;                                  /* RTP payload format parameter: only Header-Full format without zero padding for size collision avoidance */</w:t>
      </w:r>
    </w:p>
    <w:p w14:paraId="048768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amrwb_rfc4867_flag;                          /* MIME from rfc4867 is used */</w:t>
      </w:r>
    </w:p>
    <w:p w14:paraId="59CD26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total_num_bits;                              /* == st-&gt;total_brate / 50 */</w:t>
      </w:r>
    </w:p>
    <w:p w14:paraId="2E5BBF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BER_detect;                                  /* flag to signal detected bit error in the bitstream */</w:t>
      </w:r>
    </w:p>
    <w:p w14:paraId="10D029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-586,6 +587,7 @@</w:t>
      </w:r>
    </w:p>
    <w:p w14:paraId="1CC51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HQ_FEC_seed_fx;</w:t>
      </w:r>
    </w:p>
    <w:p w14:paraId="5059C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energy_MA_Curr_fx[2];</w:t>
      </w:r>
    </w:p>
    <w:p w14:paraId="1F2A12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last_core_fx;                  /*Q0*/</w:t>
      </w:r>
    </w:p>
    <w:p w14:paraId="2C16B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last_core_bs_fx;</w:t>
      </w:r>
    </w:p>
    <w:p w14:paraId="7FCC0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prev_last_core_fx;</w:t>
      </w:r>
    </w:p>
    <w:p w14:paraId="509A8A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C44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last_hq_core_type_fx;                  /*Q0*/</w:t>
      </w:r>
    </w:p>
    <w:p w14:paraId="2B7A89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26442-g20/c-code/lib_dec/swb_tbe_dec_fx.c 26442-g30/c-code/lib_dec/swb_tbe_dec_fx.c</w:t>
      </w:r>
    </w:p>
    <w:p w14:paraId="16ECE2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--- 26442-g20/c-code/lib_dec/swb_tbe_dec_fx.c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16:34:04.000000000 +0200</w:t>
      </w:r>
    </w:p>
    <w:p w14:paraId="18ACE0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+++ 26442-g30/c-code/lib_dec/swb_tbe_dec_fx.c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16:48:00.018410000 +0200</w:t>
      </w:r>
    </w:p>
    <w:p w14:paraId="3B2BF7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-483,6 +483,11 @@</w:t>
      </w:r>
    </w:p>
    <w:p w14:paraId="20B320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 = add( f, inc );</w:t>
      </w:r>
    </w:p>
    <w:p w14:paraId="12F64E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0E4156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B8FA4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 ; i&lt;LPC_SHB_ORDER; i++)</w:t>
      </w:r>
    </w:p>
    <w:p w14:paraId="509F7E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1C8EF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st_fx-&gt;lsp_prevfrm_fx[i] = 0;</w:t>
      </w:r>
    </w:p>
    <w:p w14:paraId="64A190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252703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4B36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1C5FB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st_fx-&gt;GainFrame_prevfrm_fx = 0;</w:t>
      </w:r>
    </w:p>
    <w:p w14:paraId="336117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move16();/*Q18*/</w:t>
      </w:r>
    </w:p>
    <w:p w14:paraId="2EC562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-1068,7 +1073,14 @@</w:t>
      </w:r>
    </w:p>
    <w:p w14:paraId="655E56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F248C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1F72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Update previous frame parameters for FEC */</w:t>
      </w:r>
    </w:p>
    <w:p w14:paraId="196AF8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L_sub(st_fx-&gt;extl_brate_fx, WB_TBE_0k35) == 0 )</w:t>
      </w:r>
    </w:p>
    <w:p w14:paraId="37C60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32C20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Copy( lsf_wb, st_fx-&gt;lsp_prevfrm_fx, LPC_SHB_ORDER_LBR_WB );</w:t>
      </w:r>
    </w:p>
    <w:p w14:paraId="0EE737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73A86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7B4DF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87F1A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Copy( lsf_wb, st_fx-&gt;lsp_prevfrm_fx, LPC_SHB_ORDER_WB );</w:t>
      </w:r>
    </w:p>
    <w:p w14:paraId="3F3890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802A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st_fx-&gt;GainFrame_prevfrm_fx = GainFrame; /* Q18 */</w:t>
      </w:r>
    </w:p>
    <w:p w14:paraId="193B49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270E8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!st_fx-&gt;bfi_fx )</w:t>
      </w:r>
    </w:p>
    <w:p w14:paraId="10A0DA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-3415,6 +3427,7 @@</w:t>
      </w:r>
    </w:p>
    <w:p w14:paraId="05DF67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*output,                    /* o  : synthesized transitions signal         */</w:t>
      </w:r>
    </w:p>
    <w:p w14:paraId="668296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Hilbert_Mem[],              /* i/o: memory                                 */</w:t>
      </w:r>
    </w:p>
    <w:p w14:paraId="3ACCE3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state_lsyn_filt_shb_local[],/* i/o: memory                                 */</w:t>
      </w:r>
    </w:p>
    <w:p w14:paraId="6144B7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mem_resamp_HB_32k[],        /* i/o: memory                                 */</w:t>
      </w:r>
    </w:p>
    <w:p w14:paraId="243256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*syn_dm_phase,</w:t>
      </w:r>
    </w:p>
    <w:p w14:paraId="3A2FA9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target_fs,</w:t>
      </w:r>
    </w:p>
    <w:p w14:paraId="51878A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*up_mem,</w:t>
      </w:r>
    </w:p>
    <w:p w14:paraId="57D40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-3466,6 +3479,10 @@</w:t>
      </w:r>
    </w:p>
    <w:p w14:paraId="7C501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7E61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interpolate_3_over_2_allpass_fx( output, length, output, up_mem, allpass_poles_3_ov_2 );</w:t>
      </w:r>
    </w:p>
    <w:p w14:paraId="4171D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6C742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IF( L_sub( target_fs, 16000 ) == 0 )</w:t>
      </w:r>
    </w:p>
    <w:p w14:paraId="6554B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D2286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Decimate_allpass_steep_fx( output, mem_resamp_HB_32k, L_FRAME32k, output );</w:t>
      </w:r>
    </w:p>
    <w:p w14:paraId="307C97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6BCC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392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6506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34E77A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26442-g20/c-code/lib_dec/voip_client.c 26442-g30/c-code/lib_dec/voip_client.c</w:t>
      </w:r>
    </w:p>
    <w:p w14:paraId="2F47A2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--- 26442-g20/c-code/lib_dec/voip_client.c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16:34:30.000000000 +0200</w:t>
      </w:r>
    </w:p>
    <w:p w14:paraId="6A3AE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+++ 26442-g30/c-code/lib_dec/voip_client.c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16:48:00.156388000 +0200</w:t>
      </w:r>
    </w:p>
    <w:p w14:paraId="70ACA5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-14,6 +14,7 @@</w:t>
      </w:r>
    </w:p>
    <w:p w14:paraId="2A4CF1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"basop_util.h"</w:t>
      </w:r>
    </w:p>
    <w:p w14:paraId="64EAE5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"EvsRXlib.h"</w:t>
      </w:r>
    </w:p>
    <w:p w14:paraId="227E9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"g192.h"</w:t>
      </w:r>
    </w:p>
    <w:p w14:paraId="6DE20D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142339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544C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F5B7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/*------------------------------------------------------------------------------------------*</w:t>
      </w:r>
    </w:p>
    <w:p w14:paraId="0F9EFE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-46,6 +47,8 @@</w:t>
      </w:r>
    </w:p>
    <w:p w14:paraId="61A205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input/output */</w:t>
      </w:r>
    </w:p>
    <w:p w14:paraId="1FBF58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G192_HANDLE  g192 = NULL;</w:t>
      </w:r>
    </w:p>
    <w:p w14:paraId="0AB2B3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G192_ERROR   g192err;</w:t>
      </w:r>
    </w:p>
    <w:p w14:paraId="049E7F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rtpdumpDepacker;</w:t>
      </w:r>
    </w:p>
    <w:p w14:paraId="4F9B12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EVS_RTPDUMP_DEPACKER_ERROR rtpdumpDepackerError = EVS_RTPDUMP_DEPACKER_NO_ERROR;</w:t>
      </w:r>
    </w:p>
    <w:p w14:paraId="0B1815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FC4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optimum_offset, FEC_hi;</w:t>
      </w:r>
    </w:p>
    <w:p w14:paraId="2A0346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FILE *f_offset = 0;</w:t>
      </w:r>
    </w:p>
    <w:p w14:paraId="5AB262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-53,6 +56,7 @@</w:t>
      </w:r>
    </w:p>
    <w:p w14:paraId="0876AF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main loop */</w:t>
      </w:r>
    </w:p>
    <w:p w14:paraId="4C324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nextPacketRcvTime_ms = 0;</w:t>
      </w:r>
    </w:p>
    <w:p w14:paraId="40A873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systemTime_ms = 0;</w:t>
      </w:r>
    </w:p>
    <w:p w14:paraId="1971A4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nFramesFed = 0;</w:t>
      </w:r>
    </w:p>
    <w:p w14:paraId="37B60E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5FBE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EVS_RX_HANDLE hRX = NULL;</w:t>
      </w:r>
    </w:p>
    <w:p w14:paraId="1A127E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EVS_RX_ERROR rxerr = EVS_RX_NO_ERROR;</w:t>
      </w:r>
    </w:p>
    <w:p w14:paraId="528932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-61,13 +65,30 @@</w:t>
      </w:r>
    </w:p>
    <w:p w14:paraId="745D92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BF3A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  au[2560];</w:t>
      </w:r>
    </w:p>
    <w:p w14:paraId="77443B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   auSize;</w:t>
      </w:r>
    </w:p>
    <w:p w14:paraId="0FB675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 *auPtr = NULL;</w:t>
      </w:r>
    </w:p>
    <w:p w14:paraId="65D4B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           isAMRWB_IOmode;</w:t>
      </w:r>
    </w:p>
    <w:p w14:paraId="2D529D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       frameTypeIndex;</w:t>
      </w:r>
    </w:p>
    <w:p w14:paraId="55808C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           qBit;</w:t>
      </w:r>
    </w:p>
    <w:p w14:paraId="3F9E8F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   rtpSequenceNumber;</w:t>
      </w:r>
    </w:p>
    <w:p w14:paraId="40FC39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         rtpTimeStamp;</w:t>
      </w:r>
    </w:p>
    <w:p w14:paraId="2746CF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29067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pcmBuf[3 * L_FRAME48k] = {0};</w:t>
      </w:r>
    </w:p>
    <w:p w14:paraId="58DAEB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pcmBufSize = 3 * L_FRAME48k;</w:t>
      </w:r>
    </w:p>
    <w:p w14:paraId="6195D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BE355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B4742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rtpdumpDepacker.rtpdump = NULL;</w:t>
      </w:r>
    </w:p>
    <w:p w14:paraId="27CE96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st_fx-&gt;bitstreamformat == VOIP_RTPDUMP )</w:t>
      </w:r>
    </w:p>
    <w:p w14:paraId="3B712F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03365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EVS_RTPDUMP_DEPACKER_open(&amp;rtpdumpDepacker, f_stream, st_fx-&gt;sdp_hf_only != 0);</w:t>
      </w:r>
    </w:p>
    <w:p w14:paraId="4ECA6B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if(rtpdumpDepackerError != EVS_RTPDUMP_DEPACKER_NO_ERROR)</w:t>
      </w:r>
    </w:p>
    <w:p w14:paraId="468B9C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508FB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fprintf(stderr,"error in EVS_RTPDUMP_DEPACKER_open(): %d\n", rtpdumpDepackerError);</w:t>
      </w:r>
    </w:p>
    <w:p w14:paraId="74A7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return -1;</w:t>
      </w:r>
    </w:p>
    <w:p w14:paraId="61D69E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}</w:t>
      </w:r>
    </w:p>
    <w:p w14:paraId="0185D4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g192err = G192_NO_ERROR;</w:t>
      </w:r>
    </w:p>
    <w:p w14:paraId="0641FB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2C5BBE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else</w:t>
      </w:r>
    </w:p>
    <w:p w14:paraId="56957F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{</w:t>
      </w:r>
    </w:p>
    <w:p w14:paraId="4047FB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assert( st_fx-&gt;bitstreamformat == VOIP_G192_RTP );</w:t>
      </w:r>
    </w:p>
    <w:p w14:paraId="247E5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/* open input file */</w:t>
      </w:r>
    </w:p>
    <w:p w14:paraId="1DE381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G192_Reader_Open(&amp;g192, f_stream);</w:t>
      </w:r>
    </w:p>
    <w:p w14:paraId="3BF9C2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if(g192err != G192_NO_ERROR)</w:t>
      </w:r>
    </w:p>
    <w:p w14:paraId="77A07E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@@ -75,6 +96,8 @@</w:t>
      </w:r>
    </w:p>
    <w:p w14:paraId="632BB0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fprintf(stderr,"error in G192_Reader_Open(): %d\n", g192err);</w:t>
      </w:r>
    </w:p>
    <w:p w14:paraId="1E1CC2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return -1;</w:t>
      </w:r>
    </w:p>
    <w:p w14:paraId="505DC3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}</w:t>
      </w:r>
    </w:p>
    <w:p w14:paraId="3832FD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auPtr = au;</w:t>
      </w:r>
    </w:p>
    <w:p w14:paraId="174312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0316AC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17D404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if(jbmFECoffsetFileName)</w:t>
      </w:r>
    </w:p>
    <w:p w14:paraId="3BAE6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{</w:t>
      </w:r>
    </w:p>
    <w:p w14:paraId="2D3041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@@ -83,6 +106,7 @@</w:t>
      </w:r>
    </w:p>
    <w:p w14:paraId="2F44C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{</w:t>
      </w:r>
    </w:p>
    <w:p w14:paraId="7D0F3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fprintf(stderr,"unable to open CA offset file: %s\n", jbmFECoffsetFileName);</w:t>
      </w:r>
    </w:p>
    <w:p w14:paraId="4B7C3B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G192_Reader_Close(&amp;g192);</w:t>
      </w:r>
    </w:p>
    <w:p w14:paraId="77FF27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EVS_RTPDUMP_DEPACKER_close(&amp;rtpdumpDepacker);</w:t>
      </w:r>
    </w:p>
    <w:p w14:paraId="128F88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return -1;</w:t>
      </w:r>
    </w:p>
    <w:p w14:paraId="276226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B6C9C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0AC63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-93,7 +117,11 @@</w:t>
      </w:r>
    </w:p>
    <w:p w14:paraId="4084A7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C230A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open receiver\n");</w:t>
      </w:r>
    </w:p>
    <w:p w14:paraId="274DDD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71334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583E55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6A6B76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37B17D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F2D9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02F686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69B7B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5CC1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198B9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2B17D6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-102,7 +130,11 @@</w:t>
      </w:r>
    </w:p>
    <w:p w14:paraId="4C7C6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AB67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set JBM trace file: %s\n", jbmTraceFileName);</w:t>
      </w:r>
    </w:p>
    <w:p w14:paraId="24B160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43C646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287E0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0568C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f_offset )</w:t>
      </w:r>
    </w:p>
    <w:p w14:paraId="20D60B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E81E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69D1C2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F310C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07CA4E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77331D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EFBF7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-117,14 +149,35 @@</w:t>
      </w:r>
    </w:p>
    <w:p w14:paraId="23529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BASOP_end_noprint</w:t>
      </w:r>
    </w:p>
    <w:p w14:paraId="33B8F0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BASOP_init</w:t>
      </w:r>
    </w:p>
    <w:p w14:paraId="58EC7B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4C0C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(st_fx-&gt;bitstreamformat == VOIP_G192_RTP)</w:t>
      </w:r>
    </w:p>
    <w:p w14:paraId="179648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B7414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read first packet */</w:t>
      </w:r>
    </w:p>
    <w:p w14:paraId="2F4FD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G192_ReadVoipFrame_compact(g192, au, &amp;auSize,</w:t>
      </w:r>
    </w:p>
    <w:p w14:paraId="25A509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&amp;rtpSequenceNumber, &amp;rtpTimeStamp, &amp;nextPacketRcvTime_ms);</w:t>
      </w:r>
    </w:p>
    <w:p w14:paraId="477CB0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if(g192err != G192_NO_ERROR)</w:t>
      </w:r>
    </w:p>
    <w:p w14:paraId="15887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(!evsPayload_getFrameTypeFromSize(auSize, &amp;isAMRWB_IOmode, &amp;frameTypeIndex))</w:t>
      </w:r>
    </w:p>
    <w:p w14:paraId="2F6C7E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03F0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g192err = G192_INVALID_DATA;</w:t>
      </w:r>
    </w:p>
    <w:p w14:paraId="3D2DD3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213E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qBit = 1; /* good q_bit for VOIP_G192_RTP */</w:t>
      </w:r>
    </w:p>
    <w:p w14:paraId="7153EC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BB3C0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{</w:t>
      </w:r>
    </w:p>
    <w:p w14:paraId="79F8F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auPtr = au; /* might have been set to RTP packet in prev call */</w:t>
      </w:r>
    </w:p>
    <w:p w14:paraId="5E59C5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EVS_RTPDUMP_DEPACKER_readNextFrame(&amp;rtpdumpDepacker, (uint16_t*)&amp;rtpSequenceNumber, (uint32_t*)&amp;rtpTimeStamp,</w:t>
      </w:r>
    </w:p>
    <w:p w14:paraId="3505A1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(uint32_t*)&amp;nextPacketRcvTime_ms,</w:t>
      </w:r>
    </w:p>
    <w:p w14:paraId="340766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&amp;isAMRWB_IOmode, &amp;frameTypeIndex, &amp;qBit,</w:t>
      </w:r>
    </w:p>
    <w:p w14:paraId="1AEA44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&amp;auPtr, (uint16_t*)&amp;auSize);</w:t>
      </w:r>
    </w:p>
    <w:p w14:paraId="28528C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EVS RTP payload format has timescale 16000, JBM uses 1000 internally */</w:t>
      </w:r>
    </w:p>
    <w:p w14:paraId="01D7D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rtpTimeStamp = rtpTimeStamp / 16;</w:t>
      </w:r>
    </w:p>
    <w:p w14:paraId="50E3B0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F66E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if(g192err != G192_NO_ERROR || rtpdumpDepackerError !=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EVS_RTPDUMP_DEPACKER_NO_ERROR)</w:t>
      </w:r>
    </w:p>
    <w:p w14:paraId="0E0A37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38FEA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fprintf(stderr,"failed to read first RTP packet\n");</w:t>
      </w:r>
    </w:p>
    <w:p w14:paraId="1B7375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377D5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5DC8B5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7E49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f_offset )</w:t>
      </w:r>
    </w:p>
    <w:p w14:paraId="17EAFF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D6B71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0DE9D3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E52B6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2620BA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091E7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7831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-152,36 +205,66 @@</w:t>
      </w:r>
    </w:p>
    <w:p w14:paraId="060EA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while( nextPacketRcvTime_ms != -1 &amp;&amp; nextPacketRcvTime_ms &lt;= systemTime_ms )</w:t>
      </w:r>
    </w:p>
    <w:p w14:paraId="7B26C6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98FDA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feed the previous read packet into the receiver now */</w:t>
      </w:r>
    </w:p>
    <w:p w14:paraId="3EBCEC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rxerr = EVS_RX_FeedFrame(hRX, au, auSize, rtpSequenceNumber, rtpTimeStamp,</w:t>
      </w:r>
    </w:p>
    <w:p w14:paraId="70B6EE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nextPacketRcvTime_ms);</w:t>
      </w:r>
    </w:p>
    <w:p w14:paraId="34E1F2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rxerr = EVS_RX_FeedFrame(hRX, auPtr, auSize, rtpSequenceNumber, rtpTimeStamp,</w:t>
      </w:r>
    </w:p>
    <w:p w14:paraId="5B0F6E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nextPacketRcvTime_ms, isAMRWB_IOmode, frameTypeIndex, qBit);</w:t>
      </w:r>
    </w:p>
    <w:p w14:paraId="7A1400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if (rxerr != EVS_RX_NO_ERROR)</w:t>
      </w:r>
    </w:p>
    <w:p w14:paraId="6C561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3E9F89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printf("\nerror in feeding access unit: %8x", rxerr);</w:t>
      </w:r>
    </w:p>
    <w:p w14:paraId="097787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49A81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fclose(f_offset);</w:t>
      </w:r>
    </w:p>
    <w:p w14:paraId="51430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12B548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4FAF71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189C33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fclose(f_offset);</w:t>
      </w:r>
    </w:p>
    <w:p w14:paraId="3B768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4C8F88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396D03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26341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819B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++nFramesFed;</w:t>
      </w:r>
    </w:p>
    <w:p w14:paraId="4D596D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read the next packet */</w:t>
      </w:r>
    </w:p>
    <w:p w14:paraId="7ADAFC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if (st_fx-&gt;bitstreamformat == VOIP_G192_RTP) {</w:t>
      </w:r>
    </w:p>
    <w:p w14:paraId="3E205C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g192err = G192_ReadVoipFrame_compact(g192, au, &amp;auSize,</w:t>
      </w:r>
    </w:p>
    <w:p w14:paraId="7A93E2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    &amp;rtpSequenceNumber, &amp;rtpTimeStamp, &amp;nextPacketRcvTime_ms);</w:t>
      </w:r>
    </w:p>
    <w:p w14:paraId="166FFE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if(g192err == G192_EOF)</w:t>
      </w:r>
    </w:p>
    <w:p w14:paraId="617417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(!evsPayload_getFrameTypeFromSize(auSize, &amp;isAMRWB_IOmode, &amp;frameTypeIndex))</w:t>
      </w:r>
    </w:p>
    <w:p w14:paraId="3DB8F3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B6785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g192err = G192_INVALID_DATA;</w:t>
      </w:r>
    </w:p>
    <w:p w14:paraId="4D79CF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551A44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qBit = 1; /* good q_bit for VOIP_G192_RTP */</w:t>
      </w:r>
    </w:p>
    <w:p w14:paraId="6BBC3A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}</w:t>
      </w:r>
    </w:p>
    <w:p w14:paraId="2F2702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else {</w:t>
      </w:r>
    </w:p>
    <w:p w14:paraId="0686F4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auPtr = au; /* might have been set to RTP packet in prev call */</w:t>
      </w:r>
    </w:p>
    <w:p w14:paraId="026695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rtpdumpDepackerError = EVS_RTPDUMP_DEPACKER_readNextFrame(&amp;rtpdumpDepacker, (uint16_t*)&amp;rtpSequenceNumber, (uint32_t*)&amp;rtpTimeStamp,</w:t>
      </w:r>
    </w:p>
    <w:p w14:paraId="34908F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(uint32_t*)&amp;nextPacketRcvTime_ms,</w:t>
      </w:r>
    </w:p>
    <w:p w14:paraId="28D2E6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&amp;isAMRWB_IOmode, &amp;frameTypeIndex, &amp;qBit,</w:t>
      </w:r>
    </w:p>
    <w:p w14:paraId="3DE0E1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&amp;auPtr, (uint16_t*)&amp;auSize);</w:t>
      </w:r>
    </w:p>
    <w:p w14:paraId="773EF1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/* EVS RTP payload format has timescale 16000, JBM uses 1000 internally */</w:t>
      </w:r>
    </w:p>
    <w:p w14:paraId="44B38B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rtpTimeStamp = rtpTimeStamp / 16;</w:t>
      </w:r>
    </w:p>
    <w:p w14:paraId="3706CA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}</w:t>
      </w:r>
    </w:p>
    <w:p w14:paraId="1A9675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if(g192err == G192_EOF</w:t>
      </w:r>
    </w:p>
    <w:p w14:paraId="1932B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rtpdumpDepackerError == EVS_RTPDUMP_DEPACKER_EOF</w:t>
      </w:r>
    </w:p>
    <w:p w14:paraId="4A5F5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45F674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AE704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finished reading */</w:t>
      </w:r>
    </w:p>
    <w:p w14:paraId="2BA027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nextPacketRcvTime_ms = -1;</w:t>
      </w:r>
    </w:p>
    <w:p w14:paraId="3A0EA1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E58C6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            else if(g192err !=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G192_NO_ERROR)</w:t>
      </w:r>
    </w:p>
    <w:p w14:paraId="0EC747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else if(g192err != G192_NO_ERROR</w:t>
      </w:r>
    </w:p>
    <w:p w14:paraId="0E201E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        || rtpdumpDepackerError != EVS_RTPDUMP_DEPACKER_NO_ERROR</w:t>
      </w:r>
    </w:p>
    <w:p w14:paraId="014C68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6B4E6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AF0C1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fprintf(stderr,"failed to read RTP packet\n");</w:t>
      </w:r>
    </w:p>
    <w:p w14:paraId="41466F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46258A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fclose(f_offset);</w:t>
      </w:r>
    </w:p>
    <w:p w14:paraId="293435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52FFC5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3959A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3F5B81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fclose(f_offset);</w:t>
      </w:r>
    </w:p>
    <w:p w14:paraId="348D9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65597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0CA0C5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0EC23F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D15D8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1C1E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CC91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we are finished when all packets have been received and jitter buffer is empty */</w:t>
      </w:r>
    </w:p>
    <w:p w14:paraId="59FBF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nextPacketRcvTime_ms == -1 &amp;&amp; EVS_RX_IsEmpty(hRX) )</w:t>
      </w:r>
    </w:p>
    <w:p w14:paraId="333B9E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also stop when the input file contains less than two frames, because JBM cannot calculate a delay value and won't start decoding */</w:t>
      </w:r>
    </w:p>
    <w:p w14:paraId="113609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nextPacketRcvTime_ms == -1 &amp;&amp; ( EVS_RX_IsEmpty(hRX) || nFramesFed &lt; 2 ) )</w:t>
      </w:r>
    </w:p>
    <w:p w14:paraId="6129B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18C30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165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and get samples */</w:t>
      </w:r>
    </w:p>
    <w:p w14:paraId="2E4A91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-225,7 +308,11 @@</w:t>
      </w:r>
    </w:p>
    <w:p w14:paraId="7DB24D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C5F11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printf("\nerror in getting samples: %8x", rxerr);</w:t>
      </w:r>
    </w:p>
    <w:p w14:paraId="263140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G192_Reader_Close(&amp;g192);</w:t>
      </w:r>
    </w:p>
    <w:p w14:paraId="4A7296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f_offset ) fclose(f_offset);</w:t>
      </w:r>
    </w:p>
    <w:p w14:paraId="28F52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EVS_RTPDUMP_DEPACKER_close(&amp;rtpdumpDepacker);</w:t>
      </w:r>
    </w:p>
    <w:p w14:paraId="6103C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if( f_offset ) </w:t>
      </w:r>
    </w:p>
    <w:p w14:paraId="68A1A9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CFD6D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fclose(f_offset);</w:t>
      </w:r>
    </w:p>
    <w:p w14:paraId="416D23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2ED8E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EVS_RX_Close(&amp;hRX);</w:t>
      </w:r>
    </w:p>
    <w:p w14:paraId="3E71B5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return -1;</w:t>
      </w:r>
    </w:p>
    <w:p w14:paraId="2B57FC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832B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-277,6 +364,7 @@</w:t>
      </w:r>
    </w:p>
    <w:p w14:paraId="68237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free memory etc. */</w:t>
      </w:r>
    </w:p>
    <w:p w14:paraId="3306E1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BASOP_init</w:t>
      </w:r>
    </w:p>
    <w:p w14:paraId="2A0825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G192_Reader_Close(&amp;g192);</w:t>
      </w:r>
    </w:p>
    <w:p w14:paraId="15837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EVS_RTPDUMP_DEPACKER_close(&amp;rtpdumpDepacker);</w:t>
      </w:r>
    </w:p>
    <w:p w14:paraId="6EEBB8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EVS_RX_Close(&amp;hRX);</w:t>
      </w:r>
    </w:p>
    <w:p w14:paraId="640C2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BASOP_end_noprint</w:t>
      </w:r>
    </w:p>
    <w:p w14:paraId="41D815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19C640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26442-g20/c-code/lib_enc/SNR_calc.c 26442-g30/c-code/lib_enc/SNR_calc.c</w:t>
      </w:r>
    </w:p>
    <w:p w14:paraId="65A78C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--- 26442-g20/c-code/lib_enc/SNR_calc.c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16:34:48.000000000 +0200</w:t>
      </w:r>
    </w:p>
    <w:p w14:paraId="67C35A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+++ 26442-g30/c-code/lib_enc/SNR_calc.c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16:47:59.341437000 +0200</w:t>
      </w:r>
    </w:p>
    <w:p w14:paraId="4C61F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-242,7 +242,7 @@</w:t>
      </w:r>
    </w:p>
    <w:p w14:paraId="64821F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tmp  = VAD_L_div(div1, div2, tmp_addQ1, tmp_addQ2, &amp;q_divout);</w:t>
      </w:r>
    </w:p>
    <w:p w14:paraId="6EF099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tmp  = VAD_Log2(tmp, q_divout);</w:t>
      </w:r>
    </w:p>
    <w:p w14:paraId="1F3D37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A7BF4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if(L_sub(tmp, -11146447/* -0.33219 Q25 */)&gt;0)</w:t>
      </w:r>
    </w:p>
    <w:p w14:paraId="506188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if(L_sub(tmp, -3355443/* -0.10 Q25 */)&gt;0)</w:t>
      </w:r>
    </w:p>
    <w:p w14:paraId="48B341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F51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snr_tmpidx[i] = tmp;</w:t>
      </w:r>
    </w:p>
    <w:p w14:paraId="189E49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move32();</w:t>
      </w:r>
    </w:p>
    <w:p w14:paraId="0B660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-294,6 +294,8 @@</w:t>
      </w:r>
    </w:p>
    <w:p w14:paraId="639640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162FA1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*tsnr = VAD_Log2(tmp, minscale2);</w:t>
      </w:r>
    </w:p>
    <w:p w14:paraId="3C5B24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move32();</w:t>
      </w:r>
    </w:p>
    <w:p w14:paraId="0F8785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ab/>
        <w:t>*tsnr = L_add(*tsnr, MUL_F(*tsnr, 6226));  /* *tsnr *= 1.2;   */</w:t>
      </w:r>
    </w:p>
    <w:p w14:paraId="5D0BE2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move32();</w:t>
      </w:r>
    </w:p>
    <w:p w14:paraId="2BFCAD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1799D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ELSE</w:t>
      </w:r>
    </w:p>
    <w:p w14:paraId="0508E2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{</w:t>
      </w:r>
    </w:p>
    <w:p w14:paraId="40EB7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26442-g20/c-code/lib_enc/acelp_core_enc_fx.c 26442-g30/c-code/lib_enc/acelp_core_enc_fx.c</w:t>
      </w:r>
    </w:p>
    <w:p w14:paraId="23AEC8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--- 26442-g20/c-code/lib_enc/acelp_core_enc_fx.c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16:34:53.000000000 +0200</w:t>
      </w:r>
    </w:p>
    <w:p w14:paraId="034D30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+++ 26442-g30/c-code/lib_enc/acelp_core_enc_fx.c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16:47:59.344458000 +0200</w:t>
      </w:r>
    </w:p>
    <w:p w14:paraId="4346E1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-336,6 +336,8 @@</w:t>
      </w:r>
    </w:p>
    <w:p w14:paraId="1156C4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8BA6D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30100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74E9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st_fx-&gt;burst_ho_cnt_fx = 0;</w:t>
      </w:r>
    </w:p>
    <w:p w14:paraId="482A07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7099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synthesis at 12.8kHz sampling rate */</w:t>
      </w:r>
    </w:p>
    <w:p w14:paraId="6DCAC3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syn_12k8_fx( st_fx-&gt;L_frame_fx, Aq_fx, exc3_fx, syn1_fx, mem-&gt;mem_syn3, 1, Q_new, st_fx-&gt;Q_syn );</w:t>
      </w:r>
    </w:p>
    <w:p w14:paraId="16B4D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1FF0F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-412,7 +414,7 @@</w:t>
      </w:r>
    </w:p>
    <w:p w14:paraId="21032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LP residual (filtering through A[z] filter)</w:t>
      </w:r>
    </w:p>
    <w:p w14:paraId="11973B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*---------------------------------------------------------------*/</w:t>
      </w:r>
    </w:p>
    <w:p w14:paraId="71BF9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554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calc_residu_fx( st_fx, inp_fx, res_fx, Aq_fx, vad_hover_flag_fx );</w:t>
      </w:r>
    </w:p>
    <w:p w14:paraId="08AFD2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calc_residu_fx( st_fx, inp_fx, res_fx, Aq_fx, vad_hover_flag_fx, vad_flag_fx );</w:t>
      </w:r>
    </w:p>
    <w:p w14:paraId="5C1BC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D557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/*---------------------------------------------------------------*</w:t>
      </w:r>
    </w:p>
    <w:p w14:paraId="039775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prediction for scaled innovation energy</w:t>
      </w:r>
    </w:p>
    <w:p w14:paraId="648091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-474,7 +476,9 @@</w:t>
      </w:r>
    </w:p>
    <w:p w14:paraId="33577F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lsf_enc_fx( st_fx, st_fx-&gt;L_frame_fx, coder_type_fx, lsf_new_fx, lsp_new_fx, lsp_mid_fx, Aq_fx, &amp;st_fx-&gt;stab_fac_fx, st_fx-&gt;Nb_ACELP_frames_fx, Q_new );</w:t>
      </w:r>
    </w:p>
    <w:p w14:paraId="3ED286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6E79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recalculation of LP residual (filtering through A[z] filter) */</w:t>
      </w:r>
    </w:p>
    <w:p w14:paraId="02451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calc_residu_fx( st_fx, inp_fx, res_fx, Aq_fx, 0 );</w:t>
      </w:r>
    </w:p>
    <w:p w14:paraId="30D159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calc_residu_fx( st_fx, inp_fx, res_fx, Aq_fx, 0, 0 );</w:t>
      </w:r>
    </w:p>
    <w:p w14:paraId="6A608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st_fx-&gt;burst_ho_cnt_fx = 0;</w:t>
      </w:r>
    </w:p>
    <w:p w14:paraId="1397A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move16();</w:t>
      </w:r>
    </w:p>
    <w:p w14:paraId="3BFF12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3834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VOICED frames in SC-VBR when bumped up*/</w:t>
      </w:r>
    </w:p>
    <w:p w14:paraId="1EE036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encod_gen_voic_fx( st_fx, mem, st_fx-&gt;L_frame_fx, sharpFlag_fx, inp_fx, Aw_fx, Aq_fx, coder_type_fx, Es_pred_fx, T_op_fx, voicing_fx, res_fx, syn_fx,</w:t>
      </w:r>
    </w:p>
    <w:p w14:paraId="1A96E8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26442-g20/c-code/lib_enc/acelp_core_switch_enc_fx.c 26442-g30/c-code/lib_enc/acelp_core_switch_enc_fx.c</w:t>
      </w:r>
    </w:p>
    <w:p w14:paraId="2A6130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--- 26442-g20/c-code/lib_enc/acelp_core_switch_enc_fx.c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16:34:34.000000000 +0200</w:t>
      </w:r>
    </w:p>
    <w:p w14:paraId="6DA13B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+++ 26442-g30/c-code/lib_enc/acelp_core_switch_enc_fx.c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16:47:59.348438000 +0200</w:t>
      </w:r>
    </w:p>
    <w:p w14:paraId="5D6A9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-94,16 +94,7 @@</w:t>
      </w:r>
    </w:p>
    <w:p w14:paraId="5C5C4B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BD652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822C3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A4A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sub(st_fx-&gt;last_L_frame_fx, st_fx-&gt;L_frame_fx) != 0 )</w:t>
      </w:r>
    </w:p>
    <w:p w14:paraId="5EB9D4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A0DBE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sub(st_fx-&gt;last_L_frame_fx, L_FRAME) == 0 )</w:t>
      </w:r>
    </w:p>
    <w:p w14:paraId="1C4C74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C103C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T_op[0] = shr(add(round_fx(L_shl(L_mult(26214, T_op[0]), 1)), 1), 1);</w:t>
      </w:r>
    </w:p>
    <w:p w14:paraId="55F5A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4BC7C2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T_op[1] = shr(add(round_fx(L_shl(L_mult(26214, T_op[1]), 1)), 1), 1);</w:t>
      </w:r>
    </w:p>
    <w:p w14:paraId="496FFA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67F48F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C2CD2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4E8BD2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sub(st_fx-&gt;last_L_frame_fx, L_FRAME) != 0 )</w:t>
      </w:r>
    </w:p>
    <w:p w14:paraId="651450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77075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T_op[0] = shr(add(round_fx(L_shl(L_mult(20480, T_op[0]), 2)), 1), 1);</w:t>
      </w:r>
    </w:p>
    <w:p w14:paraId="1051CE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D7D9D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-111,8 +102,6 @@</w:t>
      </w:r>
    </w:p>
    <w:p w14:paraId="470060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74833D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D3D0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DF744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2000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5890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145111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Excitation encoding</w:t>
      </w:r>
    </w:p>
    <w:p w14:paraId="050D6B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*----------------------------------------------------------------*/</w:t>
      </w:r>
    </w:p>
    <w:p w14:paraId="6EE8B4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-231,7 +220,9 @@</w:t>
      </w:r>
    </w:p>
    <w:p w14:paraId="706AE8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506AB8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st_fx-&gt;L_frame_fx=L_SUBFR;</w:t>
      </w:r>
    </w:p>
    <w:p w14:paraId="2927D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77FC6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calc_residu_fx(st_fx,inp,res,Aq,0);</w:t>
      </w:r>
    </w:p>
    <w:p w14:paraId="7BE7DB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calc_residu_fx(st_fx, inp, res, Aq, 0, 0);</w:t>
      </w:r>
    </w:p>
    <w:p w14:paraId="08D23D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st_fx-&gt;burst_ho_cnt_fx = 0;</w:t>
      </w:r>
    </w:p>
    <w:p w14:paraId="047FD4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370C32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st_fx-&gt;L_frame_fx=tmp16;</w:t>
      </w:r>
    </w:p>
    <w:p w14:paraId="69F26E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47FEC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A2B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26442-g20/c-code/lib_enc/amr_wb_enc_fx.c 26442-g30/c-code/lib_enc/amr_wb_enc_fx.c</w:t>
      </w:r>
    </w:p>
    <w:p w14:paraId="1FF0EB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--- 26442-g20/c-code/lib_enc/amr_wb_enc_fx.c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16:35:01.000000000 +0200</w:t>
      </w:r>
    </w:p>
    <w:p w14:paraId="78876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+++ 26442-g30/c-code/lib_enc/amr_wb_enc_fx.c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16:47:59.355428000 +0200</w:t>
      </w:r>
    </w:p>
    <w:p w14:paraId="7EA83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-408,7 +408,7 @@</w:t>
      </w:r>
    </w:p>
    <w:p w14:paraId="16C0A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6E70B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8B424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VAD parameters update */</w:t>
      </w:r>
    </w:p>
    <w:p w14:paraId="51F4A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vad_param_updt_fx( st, pitch, voicing, corr_shift, vad_flag, A );</w:t>
      </w:r>
    </w:p>
    <w:p w14:paraId="31919D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vad_param_updt_fx( st, pitch, voicing, st-&gt;pitO_fx, corr_shift, vad_flag, A );</w:t>
      </w:r>
    </w:p>
    <w:p w14:paraId="3A4A8A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A1BA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4F76E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1FC3A1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-506,7 +506,7 @@</w:t>
      </w:r>
    </w:p>
    <w:p w14:paraId="2F154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LP residual (filtering through A[z] filter)</w:t>
      </w:r>
    </w:p>
    <w:p w14:paraId="5E15CE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*---------------------------------------------------------------*/</w:t>
      </w:r>
    </w:p>
    <w:p w14:paraId="059745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53D7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calc_residu_fx( st, inp, res, Aq, 0 );</w:t>
      </w:r>
    </w:p>
    <w:p w14:paraId="068C0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calc_residu_fx(st, inp, res, Aq, 0, 0 );</w:t>
      </w:r>
    </w:p>
    <w:p w14:paraId="45F387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2AA79A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7AE237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7AB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26442-g20/c-code/lib_enc/cng_enc_fx.c 26442-g30/c-code/lib_enc/cng_enc_fx.c</w:t>
      </w:r>
    </w:p>
    <w:p w14:paraId="25A60A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--- 26442-g20/c-code/lib_enc/cng_enc_fx.c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16:35:03.000000000 +0200</w:t>
      </w:r>
    </w:p>
    <w:p w14:paraId="6DE32B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+++ 26442-g30/c-code/lib_enc/cng_enc_fx.c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16:47:59.388444000 +0200</w:t>
      </w:r>
    </w:p>
    <w:p w14:paraId="3EFC9B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-94,7 +94,9 @@</w:t>
      </w:r>
    </w:p>
    <w:p w14:paraId="7BDE51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exp_pow;</w:t>
      </w:r>
    </w:p>
    <w:p w14:paraId="1AE5CF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force_cn_step=0;</w:t>
      </w:r>
    </w:p>
    <w:p w14:paraId="7D50C8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tmp_loop;</w:t>
      </w:r>
    </w:p>
    <w:p w14:paraId="1F27B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st_lp_sp_enr;</w:t>
      </w:r>
    </w:p>
    <w:p w14:paraId="50DD22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8ADD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st_lp_sp_enr = st_fx-&gt;lp_sp_enr_fx;</w:t>
      </w:r>
    </w:p>
    <w:p w14:paraId="405A3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Temp variables for floating point functions */</w:t>
      </w:r>
    </w:p>
    <w:p w14:paraId="602E0E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1F4F7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/*sp_enr = (float) log10( sum2_f( speech, L_frame )/L_frame + 0.1f )/ (float)log10(2.0f);*//*9.1 */</w:t>
      </w:r>
    </w:p>
    <w:p w14:paraId="0DB8A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-151,7 +153,7 @@</w:t>
      </w:r>
    </w:p>
    <w:p w14:paraId="005962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00141D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EC69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43B9C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L_sub(st_fx-&gt;last_core_brate_fx, SID_2k40) &gt; 0 &amp;&amp; burst_ho_cnt &gt; 0 &amp;&amp; sub(st_fx-&gt;lp_sp_enr_fx, 1536) &lt; 0 &amp;&amp;</w:t>
      </w:r>
    </w:p>
    <w:p w14:paraId="496029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L_sub(st_fx-&gt;last_core_brate_fx, SID_2k40) &gt; 0 &amp;&amp; ( sub( st_fx-&gt;last_core_fx, HQ_CORE )==0  || burst_ho_cnt &gt; 0 ) &amp;&amp; sub(st_fx-&gt;lp_sp_enr_fx, 1536) &lt; 0 &amp;&amp;</w:t>
      </w:r>
    </w:p>
    <w:p w14:paraId="0933C8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sub(sub(sp_enr, st_fx-&gt;lp_sp_enr_fx), 1024) &gt; 0 &amp;&amp; sub(sp_enr, 1536) &gt; 0 )</w:t>
      </w:r>
    </w:p>
    <w:p w14:paraId="229050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575F4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st_fx-&gt;lp_sp_enr_fx = sp_enr;</w:t>
      </w:r>
    </w:p>
    <w:p w14:paraId="692309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-269,7 +271,7 @@</w:t>
      </w:r>
    </w:p>
    <w:p w14:paraId="0020FA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0C49C6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((st_fx-&gt;cng_cnt_fx == 0) &amp;&amp;</w:t>
      </w:r>
    </w:p>
    <w:p w14:paraId="05468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sub(st_fx-&gt;lp_sp_enr_fx, 1536) &gt; 0 &amp;&amp;</w:t>
      </w:r>
    </w:p>
    <w:p w14:paraId="7D5F8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(sub(add(st_fx-&gt;lp_sp_enr_fx,1024 /* 4.0, Q8 */), sp_enr) &lt; 0) &amp;&amp;</w:t>
      </w:r>
    </w:p>
    <w:p w14:paraId="55E166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(sub(add(st_lp_sp_enr, 1024 /* 4.0, Q8 */), sp_enr) &lt; 0) &amp;&amp;</w:t>
      </w:r>
    </w:p>
    <w:p w14:paraId="432EBD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(st_fx-&gt;first_CNG_fx !=0 ) &amp;&amp;</w:t>
      </w:r>
    </w:p>
    <w:p w14:paraId="733AA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(st_fx-&gt;old_enr_index_fx&gt;=0) &amp;&amp;</w:t>
      </w:r>
    </w:p>
    <w:p w14:paraId="2C7685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(L_sub(st_fx-&gt;last_core_brate_fx, SID_2k40) &gt; 0)) ||</w:t>
      </w:r>
    </w:p>
    <w:p w14:paraId="59DCAF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26442-g20/c-code/lib_enc/comvad_decision.c 26442-g30/c-code/lib_enc/comvad_decision.c</w:t>
      </w:r>
    </w:p>
    <w:p w14:paraId="02393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--- 26442-g20/c-code/lib_enc/comvad_decision.c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16:34:38.000000000 +0200</w:t>
      </w:r>
    </w:p>
    <w:p w14:paraId="686B28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+++ 26442-g30/c-code/lib_enc/comvad_decision.c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16:47:59.411473000 +0200</w:t>
      </w:r>
    </w:p>
    <w:p w14:paraId="720C8E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-716,8 +716,8 @@</w:t>
      </w:r>
    </w:p>
    <w:p w14:paraId="66B9C2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7F5766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56FBE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184EA0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IF(L_sub(snr_flux, 67108862/* 2.0 Q25 */) &gt; 0</w:t>
      </w:r>
    </w:p>
    <w:p w14:paraId="1B65E6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|| (st-&gt;continuous_speech_num2 &gt; 40 &amp;&amp; L_sub(snr_flux, 60397976/* 1.8 Q25 */) &gt; 0)</w:t>
      </w:r>
    </w:p>
    <w:p w14:paraId="2F5336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IF(L_sub(snr_flux, 83886078/* 2.5 Q25 */) &gt; 0</w:t>
      </w:r>
    </w:p>
    <w:p w14:paraId="267141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L_sub(snr_flux, 67108862/* 2.0 Q25 */) &gt; 0)</w:t>
      </w:r>
    </w:p>
    <w:p w14:paraId="61E8EC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|| music_backgound_f == 1)</w:t>
      </w:r>
    </w:p>
    <w:p w14:paraId="3FB8C5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{</w:t>
      </w:r>
    </w:p>
    <w:p w14:paraId="2E871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vad_flag = s_or(vad_flag, vada_flag);</w:t>
      </w:r>
    </w:p>
    <w:p w14:paraId="106EC4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-747,7 +747,7 @@</w:t>
      </w:r>
    </w:p>
    <w:p w14:paraId="0471CF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1D2211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3F0350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IF(L_sub(snr_flux, 73819748/* 2.2 Q25 */) &gt; 0</w:t>
      </w:r>
    </w:p>
    <w:p w14:paraId="7D2C5B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|| (st-&gt;continuous_speech_num2 &gt; 40 &amp;&amp; L_sub(snr_flux, 50331647/* 1.5 Q25 */) &gt; 0)</w:t>
      </w:r>
    </w:p>
    <w:p w14:paraId="29B7C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L_sub(snr_flux, 57042532/* 1.7 Q25 */) &gt; 0)</w:t>
      </w:r>
    </w:p>
    <w:p w14:paraId="0B7AC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|| music_backgound_f == 1)</w:t>
      </w:r>
    </w:p>
    <w:p w14:paraId="007E6C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{</w:t>
      </w:r>
    </w:p>
    <w:p w14:paraId="0D0AD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vad_flag = s_or(vad_flag, vada_flag);</w:t>
      </w:r>
    </w:p>
    <w:p w14:paraId="749CC6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-803,7 +803,7 @@</w:t>
      </w:r>
    </w:p>
    <w:p w14:paraId="3D72C7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776C7A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17AF20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347F94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-    IF(add(vad_flag, vada_flag) == 0)</w:t>
      </w:r>
    </w:p>
    <w:p w14:paraId="1D7CC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IF(vad_flag == 0)</w:t>
      </w:r>
    </w:p>
    <w:p w14:paraId="578963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CAC3D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IF(sub(st-&gt;bg_energy_count, 512) == 0)</w:t>
      </w:r>
    </w:p>
    <w:p w14:paraId="06B5D7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9108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26442-g20/c-code/lib_enc/core_enc_ol.c 26442-g30/c-code/lib_enc/core_enc_ol.c</w:t>
      </w:r>
    </w:p>
    <w:p w14:paraId="59FC10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--- 26442-g20/c-code/lib_enc/core_enc_ol.c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16:34:58.000000000 +0200</w:t>
      </w:r>
    </w:p>
    <w:p w14:paraId="3606A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+++ 26442-g30/c-code/lib_enc/core_enc_ol.c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16:47:59.476448000 +0200</w:t>
      </w:r>
    </w:p>
    <w:p w14:paraId="383C05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-41,6 +41,7 @@</w:t>
      </w:r>
    </w:p>
    <w:p w14:paraId="719BFB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080E32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*ptr_bwe_exc,           /* o  : excitation for SWB TBE              */</w:t>
      </w:r>
    </w:p>
    <w:p w14:paraId="23C3AA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const Word16 vad_hover_flag,</w:t>
      </w:r>
    </w:p>
    <w:p w14:paraId="246912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vad_flag_dtx,</w:t>
      </w:r>
    </w:p>
    <w:p w14:paraId="6DF3EF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Q_new,</w:t>
      </w:r>
    </w:p>
    <w:p w14:paraId="4240AB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shift</w:t>
      </w:r>
    </w:p>
    <w:p w14:paraId="460054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5AEB8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-475,9 +476,12 @@</w:t>
      </w:r>
    </w:p>
    <w:p w14:paraId="6AEFD9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E7AF1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1DA133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C3314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IF(st-&gt;Opt_DTX_ON_fx != 0 &amp;&amp; vad_flag_dtx != 0)</w:t>
      </w:r>
    </w:p>
    <w:p w14:paraId="5EA2EC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B548A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654E80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FB16F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50B9E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C11E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B3B7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st-&gt;Opt_DTX_ON_fx != 0 )</w:t>
      </w:r>
    </w:p>
    <w:p w14:paraId="59A0FE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0434E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26442-g20/c-code/lib_enc/dtx_fx.c 26442-g30/c-code/lib_enc/dtx_fx.c</w:t>
      </w:r>
    </w:p>
    <w:p w14:paraId="011AE1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--- 26442-g20/c-code/lib_enc/dtx_fx.c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16:34:42.000000000 +0200</w:t>
      </w:r>
    </w:p>
    <w:p w14:paraId="7F506E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+++ 26442-g30/c-code/lib_enc/dtx_fx.c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16:47:59.506441000 +0200</w:t>
      </w:r>
    </w:p>
    <w:p w14:paraId="4BB3EC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-452,6 +452,17 @@</w:t>
      </w:r>
    </w:p>
    <w:p w14:paraId="50911C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9F441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7BC5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4A30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0E2E48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208D67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st_fx-&gt;Opt_RF_ON &amp;&amp; L_sub(st_fx-&gt;total_brate_fx, ACELP_13k20) != 0 )</w:t>
      </w:r>
    </w:p>
    <w:p w14:paraId="6BDA56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23582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reset_rf_indices(st_fx);</w:t>
      </w:r>
    </w:p>
    <w:p w14:paraId="49E241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07EAF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st_fx-&gt;Opt_RF_ON = 0;</w:t>
      </w:r>
    </w:p>
    <w:p w14:paraId="5CD8C6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0344F8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st_fx-&gt;rf_mode = 0;</w:t>
      </w:r>
    </w:p>
    <w:p w14:paraId="08085B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3A0D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BCEA5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and limit the encoded bandwidth */</w:t>
      </w:r>
    </w:p>
    <w:p w14:paraId="11B520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IF ( sub(st_fx-&gt;codec_mode, MODE2) == 0 )</w:t>
      </w:r>
    </w:p>
    <w:p w14:paraId="6CB36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{</w:t>
      </w:r>
    </w:p>
    <w:p w14:paraId="3A20D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diff -rwNBu 26442-g20/c-code/lib_enc/enc_acelp_tcx_main.c 26442-g30/c-code/lib_enc/enc_acelp_tcx_main.c</w:t>
      </w:r>
    </w:p>
    <w:p w14:paraId="190A8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--- 26442-g20/c-code/lib_enc/enc_acelp_tcx_main.c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16:34:49.000000000 +0200</w:t>
      </w:r>
    </w:p>
    <w:p w14:paraId="439118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+++ 26442-g30/c-code/lib_enc/enc_acelp_tcx_main.c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16:47:59.513447000 +0200</w:t>
      </w:r>
    </w:p>
    <w:p w14:paraId="307401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-25,6 +25,7 @@</w:t>
      </w:r>
    </w:p>
    <w:p w14:paraId="6D590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0AA02F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pitch_buf[],            /* o  : floating pitch for each subframe    */</w:t>
      </w:r>
    </w:p>
    <w:p w14:paraId="3E5B07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vad_hover_flag,</w:t>
      </w:r>
    </w:p>
    <w:p w14:paraId="45336F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Word16 vad_flag_dtx,</w:t>
      </w:r>
    </w:p>
    <w:p w14:paraId="613E2F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*Q_new,</w:t>
      </w:r>
    </w:p>
    <w:p w14:paraId="29B032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*shift</w:t>
      </w:r>
    </w:p>
    <w:p w14:paraId="6789DC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2ED741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-60,8 +61,8 @@</w:t>
      </w:r>
    </w:p>
    <w:p w14:paraId="12E9B5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core_encode_openloop( st, coder_type,</w:t>
      </w:r>
    </w:p>
    <w:p w14:paraId="2AF413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pitch,</w:t>
      </w:r>
    </w:p>
    <w:p w14:paraId="709D9C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voicing, Aw, lsp_new, lsp_mid,</w:t>
      </w:r>
    </w:p>
    <w:p w14:paraId="6986C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pitch_buf, voice_factors, ptr_bwe_exc</w:t>
      </w:r>
    </w:p>
    <w:p w14:paraId="720832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, vad_hover_flag, *Q_new, *shift );</w:t>
      </w:r>
    </w:p>
    <w:p w14:paraId="3F8A94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pitch_buf, voice_factors, ptr_bwe_exc,</w:t>
      </w:r>
    </w:p>
    <w:p w14:paraId="427714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                          vad_hover_flag, vad_flag_dtx , *Q_new, *shift );</w:t>
      </w:r>
    </w:p>
    <w:p w14:paraId="6D50E6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539AD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ELSE</w:t>
      </w:r>
    </w:p>
    <w:p w14:paraId="7536A5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{</w:t>
      </w:r>
    </w:p>
    <w:p w14:paraId="4C73D1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26442-g20/c-code/lib_enc/energy.c 26442-g30/c-code/lib_enc/energy.c</w:t>
      </w:r>
    </w:p>
    <w:p w14:paraId="1241D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--- 26442-g20/c-code/lib_enc/energy.c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16:34:37.000000000 +0200</w:t>
      </w:r>
    </w:p>
    <w:p w14:paraId="03A3FF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+++ 26442-g30/c-code/lib_enc/energy.c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16:47:59.561421000 +0200</w:t>
      </w:r>
    </w:p>
    <w:p w14:paraId="4582E4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-203,6 +203,7 @@</w:t>
      </w:r>
    </w:p>
    <w:p w14:paraId="4972D4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*ltd_stable_rate = st-&gt;ltd_stable_rate;</w:t>
      </w:r>
    </w:p>
    <w:p w14:paraId="555BC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bandwith = st-&gt;bw_index;</w:t>
      </w:r>
    </w:p>
    <w:p w14:paraId="3CB941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cmp_tmp;</w:t>
      </w:r>
    </w:p>
    <w:p w14:paraId="2A0807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T_VAD_EXP exp_frame_energy_amendment;</w:t>
      </w:r>
    </w:p>
    <w:p w14:paraId="1104DF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10B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move32();</w:t>
      </w:r>
    </w:p>
    <w:p w14:paraId="33FDD2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2B7B2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-250,10 +251,18 @@</w:t>
      </w:r>
    </w:p>
    <w:p w14:paraId="2E9FA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&amp;&amp; (sub(f_tonality_rate[1],8192/* 0.5 Q14 */)&lt;0) &amp;&amp; (sub(ltd_stable_rate[1],1966/* 0.06 Q15 */)&lt;0)</w:t>
      </w:r>
    </w:p>
    <w:p w14:paraId="3D0AF2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&amp;&amp; L_sub(snr, 83886080) &lt; 0)</w:t>
      </w:r>
    </w:p>
    <w:p w14:paraId="680B7A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B6C78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IF( sub(st-&gt;frameloop, 50) &lt; 0 )</w:t>
      </w:r>
    </w:p>
    <w:p w14:paraId="2B6197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59FDC7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exp_frame_energy_amendment.s32Mantissa = VAD_L_div(exp_frame_energy.s32Mantissa, 10, exp_frame_energy.s16Exp, 0, &amp;q_divout);</w:t>
      </w:r>
    </w:p>
    <w:p w14:paraId="77EE21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exp_frame_energy_amendment.s16Exp = q_divout;</w:t>
      </w:r>
    </w:p>
    <w:p w14:paraId="05874D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t_bg_energy_sum = VAD_AddExp(t_bg_energy_sum,exp_frame_energy_amendment);</w:t>
      </w:r>
    </w:p>
    <w:p w14:paraId="32A54A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0A1FD8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ELSE</w:t>
      </w:r>
    </w:p>
    <w:p w14:paraId="02AFE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31F1F3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t_bg_energy_sum = VAD_AddExp(t_bg_energy_sum,exp_frame_energy);</w:t>
      </w:r>
    </w:p>
    <w:p w14:paraId="2A121F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45398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61EE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update_sb_bg_energy(sb_bg_energy, &amp;st-&gt;tbg_energy_count, p_scale_sb_energy, SNR_sb_num, frame_sb_energy, st-&gt;frame_sb_energy_scale,</w:t>
      </w:r>
    </w:p>
    <w:p w14:paraId="4B7433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29490/* 0.90 Q15 */, 3, 26214);</w:t>
      </w:r>
    </w:p>
    <w:p w14:paraId="43F0B1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29490/* 0.90 Q15 */, 3, 5242/* 0.01 Q19 */);//5243</w:t>
      </w:r>
    </w:p>
    <w:p w14:paraId="03D164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31103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AE7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556E2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-262,7 +271,16 @@</w:t>
      </w:r>
    </w:p>
    <w:p w14:paraId="7CCEC5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387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IF(sub(st-&gt;bg_update_count, 16) &lt; 0)</w:t>
      </w:r>
    </w:p>
    <w:p w14:paraId="29365E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5E042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 sub(st-&gt;frameloop, 50) &lt; 0)</w:t>
      </w:r>
    </w:p>
    <w:p w14:paraId="276058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62BA8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43DFBA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791075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076803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C606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5907C5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A21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t_bg_energy_sum = VAD_AddExp(t_bg_energy_sum, exp_frame_energy);</w:t>
      </w:r>
    </w:p>
    <w:p w14:paraId="23E83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E2471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update_sb_bg_energy(sb_bg_energy, &amp;st-&gt;tbg_energy_count, p_scale_sb_energy, SNR_sb_num, frame_sb_energy, st-&gt;frame_sb_energy_scale,</w:t>
      </w:r>
    </w:p>
    <w:p w14:paraId="771CD5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31456/* 0.96 Q15 */, 4, 20971/* 0.04 Q19 */);</w:t>
      </w:r>
    </w:p>
    <w:p w14:paraId="283925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6101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-290,7 +308,16 @@</w:t>
      </w:r>
    </w:p>
    <w:p w14:paraId="2B8B6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/*ELSE IF(L_sub(tmp, -1) == 0) fixed bug*/</w:t>
      </w:r>
    </w:p>
    <w:p w14:paraId="1DAADE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IF(cmp_tmp &lt; 0)</w:t>
      </w:r>
    </w:p>
    <w:p w14:paraId="3F1AC3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00C483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IF(sub(st-&gt;frameloop, 50) &lt; 0)</w:t>
      </w:r>
    </w:p>
    <w:p w14:paraId="0DEDD8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788EAA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exp_frame_energy_amendment.s32Mantissa = VAD_L_div(exp_frame_energy.s32Mantissa, 10, exp_frame_energy.s16Exp, 0, &amp;q_divout);</w:t>
      </w:r>
    </w:p>
    <w:p w14:paraId="143D66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exp_frame_energy_amendment.s16Exp = q_divout;</w:t>
      </w:r>
    </w:p>
    <w:p w14:paraId="12827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t_bg_energy_sum = VAD_AddExp(t_bg_energy_sum,exp_frame_energy_amendment);</w:t>
      </w:r>
    </w:p>
    <w:p w14:paraId="311DD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17CB7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ELSE</w:t>
      </w:r>
    </w:p>
    <w:p w14:paraId="08A2CA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684314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t_bg_energy_sum = VAD_AddExp(t_bg_energy_sum, exp_frame_energy);</w:t>
      </w:r>
    </w:p>
    <w:p w14:paraId="707F89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7CEA4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update_sb_bg_energy(sb_bg_energy, &amp;st-&gt;tbg_energy_count, p_scale_sb_energy, SNR_sb_num, frame_sb_energy, st-&gt;frame_sb_energy_scale,</w:t>
      </w:r>
    </w:p>
    <w:p w14:paraId="7D96F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31456/* 0.96 Q15 */, 4, 20971/* 0.04 Q19 */);</w:t>
      </w:r>
    </w:p>
    <w:p w14:paraId="22EE4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962E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-300,14 +327,32 @@</w:t>
      </w:r>
    </w:p>
    <w:p w14:paraId="5212F9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cmp_pre_frame = VAD_L_CMP(t_bg_energy, st-&gt;scale_t_bg_energy, exp_frame_energy.s32Mantissa, exp_frame_energy.s16Exp);</w:t>
      </w:r>
    </w:p>
    <w:p w14:paraId="3CF54F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IF(cmp_pre_frame&gt;0)</w:t>
      </w:r>
    </w:p>
    <w:p w14:paraId="2A0574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E41FB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IF( sub(st-&gt;frameloop, 50) &lt; 0 )</w:t>
      </w:r>
    </w:p>
    <w:p w14:paraId="345483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29404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23048B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006CC9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68770C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3A349C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0F66A9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70859E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t_bg_energy_sum = VAD_AddExp(t_bg_energy_sum, exp_frame_energy);</w:t>
      </w:r>
    </w:p>
    <w:p w14:paraId="510E98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3805A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update_sb_bg_energy(sb_bg_energy, &amp;st-&gt;tbg_energy_count, p_scale_sb_energy, SNR_sb_num, frame_sb_energy, st-&gt;frame_sb_energy_scale,</w:t>
      </w:r>
    </w:p>
    <w:p w14:paraId="4BB99D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31129/* 0.95 Q15 */, 4, 26214/* 0.05 Q19 */);</w:t>
      </w:r>
    </w:p>
    <w:p w14:paraId="2ACFAB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BF42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619FA0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43DC1D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E682F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IF( sub(st-&gt;frameloop, 50) &lt; 0 )</w:t>
      </w:r>
    </w:p>
    <w:p w14:paraId="2DF9E9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677CAB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34CD24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3D1030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3121D3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79AB7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41F42D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4F8CF2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t_bg_energy_sum = VAD_AddExp(t_bg_energy_sum, exp_frame_energy);</w:t>
      </w:r>
    </w:p>
    <w:p w14:paraId="6D4D5A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4B98C1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update_sb_bg_energy(sb_bg_energy, &amp;st-&gt;tbg_energy_count, p_scale_sb_energy, SNR_sb_num, frame_sb_energy, st-&gt;frame_sb_energy_scale,</w:t>
      </w:r>
    </w:p>
    <w:p w14:paraId="3E3A73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31456/* 0.96 Q15 */, 4, 20971/* 0.04 Q19 */);</w:t>
      </w:r>
    </w:p>
    <w:p w14:paraId="637BC7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E9952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-323,11 +368,11 @@</w:t>
      </w:r>
    </w:p>
    <w:p w14:paraId="7AF353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63C71D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(cmp_pre_frame &gt; 0) &amp;&amp; (cmp_lt_frame &gt; 0) )</w:t>
      </w:r>
    </w:p>
    <w:p w14:paraId="68BCEB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294C2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tmpQ = add(4, st-&gt;frame_sb_energy_scale);</w:t>
      </w:r>
    </w:p>
    <w:p w14:paraId="0FEEED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tmpQ = add(3, st-&gt;frame_sb_energy_scale);</w:t>
      </w:r>
    </w:p>
    <w:p w14:paraId="5C0AAB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206FA6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7661FA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sb_bg_energy_ti = MUL_F(sb_bg_energy[i], 31456/* 0.96 Q15 */);</w:t>
      </w:r>
    </w:p>
    <w:p w14:paraId="27C1B4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tmp = MUL_F(frame_sb_energy[i], 20971/* 0.04 Q19 */);</w:t>
      </w:r>
    </w:p>
    <w:p w14:paraId="4D415F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sb_bg_energy_ti = MUL_F(sb_bg_energy[i], 29490/* 0.90 Q15 */);</w:t>
      </w:r>
    </w:p>
    <w:p w14:paraId="5FFBB0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+                tmp = MUL_F(frame_sb_energy[i], 26214/* 0.10 Q18 */);</w:t>
      </w:r>
    </w:p>
    <w:p w14:paraId="55BFC5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sb_bg_energy[i] = VAD_L_ADD(sb_bg_energy_ti, p_scale_sb_energy[i], tmp, tmpQ, &amp;p_scale_sb_energy[i]);</w:t>
      </w:r>
    </w:p>
    <w:p w14:paraId="390F33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move32();</w:t>
      </w:r>
    </w:p>
    <w:p w14:paraId="172BEB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}</w:t>
      </w:r>
    </w:p>
    <w:p w14:paraId="0AF9E5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diff -rwNBu 26442-g20/c-code/lib_enc/evs_enc_fx.c 26442-g30/c-code/lib_enc/evs_enc_fx.c</w:t>
      </w:r>
    </w:p>
    <w:p w14:paraId="2FDEDF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--- 26442-g20/c-code/lib_enc/evs_enc_fx.c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16:34:35.000000000 +0200</w:t>
      </w:r>
    </w:p>
    <w:p w14:paraId="142900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+++ 26442-g30/c-code/lib_enc/evs_enc_fx.c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16:47:59.567429000 +0200</w:t>
      </w:r>
    </w:p>
    <w:p w14:paraId="040C1B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-286,8 +286,8 @@</w:t>
      </w:r>
    </w:p>
    <w:p w14:paraId="5F880D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16FB9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/* Call main encoding function */</w:t>
      </w:r>
    </w:p>
    <w:p w14:paraId="362442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enc_acelp_tcx_main( old_inp_16k + L_INP_MEM, st, coder_type, pitch, voicing, Aw, lsp_new, lsp_mid,</w:t>
      </w:r>
    </w:p>
    <w:p w14:paraId="281AAA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st-&gt;hFdCngEnc_fx, bwe_exc_extended, voice_factors, pitch_buf</w:t>
      </w:r>
    </w:p>
    <w:p w14:paraId="21FC0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, vad_hover_flag, &amp;Q_new, &amp;shift );</w:t>
      </w:r>
    </w:p>
    <w:p w14:paraId="5D51EA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st-&gt;hFdCngEnc_fx, bwe_exc_extended, voice_factors, pitch_buf,</w:t>
      </w:r>
    </w:p>
    <w:p w14:paraId="2A9DB8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                   vad_hover_flag, vad_flag, &amp;Q_new, &amp;shift);</w:t>
      </w:r>
    </w:p>
    <w:p w14:paraId="7FAB4B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6973BA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/*---------------------------------------------------------------------*</w:t>
      </w:r>
    </w:p>
    <w:p w14:paraId="17BC6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* Postprocessing for codec switching</w:t>
      </w:r>
    </w:p>
    <w:p w14:paraId="320AE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26442-g20/c-code/lib_enc/init_enc_fx.c 26442-g30/c-code/lib_enc/init_enc_fx.c</w:t>
      </w:r>
    </w:p>
    <w:p w14:paraId="6710DE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--- 26442-g20/c-code/lib_enc/init_enc_fx.c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16:34:41.000000000 +0200</w:t>
      </w:r>
    </w:p>
    <w:p w14:paraId="0D27E1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+++ 26442-g30/c-code/lib_enc/init_enc_fx.c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16:47:59.677426000 +0200</w:t>
      </w:r>
    </w:p>
    <w:p w14:paraId="4DFD09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-397,7 +397,7 @@</w:t>
      </w:r>
    </w:p>
    <w:p w14:paraId="7F5C52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&amp;st_fx-&gt;bcg_flux_init_fx, &amp;st_fx-&gt;nb_active_frames_he1_fx, &amp;st_fx-&gt;hangover_cnt_he1_fx,</w:t>
      </w:r>
    </w:p>
    <w:p w14:paraId="13C3C7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&amp;st_fx-&gt;L_vad_flag_reg_H_fx, &amp;st_fx-&gt;L_vad_flag_reg_L_fx, &amp;st_fx-&gt;L_vad_prim_reg_fx, &amp;st_fx-&gt;vad_flag_cnt_50_fx,</w:t>
      </w:r>
    </w:p>
    <w:p w14:paraId="58C209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&amp;st_fx-&gt;vad_prim_cnt_16_fx, &amp;st_fx-&gt;hangover_cnt_dtx_fx, &amp;st_fx-&gt;hangover_cnt_music_fx );</w:t>
      </w:r>
    </w:p>
    <w:p w14:paraId="26FDD6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31085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st_fx-&gt;Pos_relE_cnt = 5120; move16();   /*20.0f*/</w:t>
      </w:r>
    </w:p>
    <w:p w14:paraId="5BDC7B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st_fx-&gt;nb_active_frames_HE_SAD_fx = 0;</w:t>
      </w:r>
    </w:p>
    <w:p w14:paraId="348708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B6293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avoid uninitialized memory access */</w:t>
      </w:r>
    </w:p>
    <w:p w14:paraId="4FCA29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26442-g20/c-code/lib_enc/io_enc_fx.c 26442-g30/c-code/lib_enc/io_enc_fx.c</w:t>
      </w:r>
    </w:p>
    <w:p w14:paraId="19B45D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--- 26442-g20/c-code/lib_enc/io_enc_fx.c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16:34:35.000000000 +0200</w:t>
      </w:r>
    </w:p>
    <w:p w14:paraId="3774A2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+++ 26442-g30/c-code/lib_enc/io_enc_fx.c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16:47:59.684420000 +0200</w:t>
      </w:r>
    </w:p>
    <w:p w14:paraId="108C5F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-1019,18 +1019,15 @@</w:t>
      </w:r>
    </w:p>
    <w:p w14:paraId="742D0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fprintf(stdout, "                                             *VBR mode (average bitrate),\n");</w:t>
      </w:r>
    </w:p>
    <w:p w14:paraId="7DFC0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fprintf(stdout, "                   for AMR-WB IO modes R =  (6600, 8850, 12650, 14250, 15850, 18250,\n");</w:t>
      </w:r>
    </w:p>
    <w:p w14:paraId="47A915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fprintf(stdout, "                                             19850, 23050, 23850) \n");</w:t>
      </w:r>
    </w:p>
    <w:p w14:paraId="3CBC59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Alternatively, R can be a bitrate switching file which consits of R values\n");</w:t>
      </w:r>
    </w:p>
    <w:p w14:paraId="20BEB8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Alternatively, R can be a bitrate switching file which consists of R values\n");</w:t>
      </w:r>
    </w:p>
    <w:p w14:paraId="4FC68D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indicating the bitrate for each frame in bit/s. These values are stored in\n");</w:t>
      </w:r>
    </w:p>
    <w:p w14:paraId="0F385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binary format using 4 bytes per value\n");</w:t>
      </w:r>
    </w:p>
    <w:p w14:paraId="00C31A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"Fs               : Input sampling rate in kHz, Fs = (8, 16, 32 or 48) \n");</w:t>
      </w:r>
    </w:p>
    <w:p w14:paraId="57EAB8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2B7B7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"input_file       : Input signal filename \n");</w:t>
      </w:r>
    </w:p>
    <w:p w14:paraId="3D169E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"bitstream_file   : Output bitstream filename \n\n");</w:t>
      </w:r>
    </w:p>
    <w:p w14:paraId="27DE1E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"input_file       : Input signal filename (*.8k, *.16k, *.32k, *.48k)\n");</w:t>
      </w:r>
    </w:p>
    <w:p w14:paraId="0F4DE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: Output bitstream filename (*.192)\n\n");</w:t>
      </w:r>
    </w:p>
    <w:p w14:paraId="3BE746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8FFE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"Options:\n");</w:t>
      </w:r>
    </w:p>
    <w:p w14:paraId="5924F9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"--------\n");</w:t>
      </w:r>
    </w:p>
    <w:p w14:paraId="7A7930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"-q               : Quiet mode, no frame counters\n");</w:t>
      </w:r>
    </w:p>
    <w:p w14:paraId="1646C5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: default is deactivated\n");</w:t>
      </w:r>
    </w:p>
    <w:p w14:paraId="340B8E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"-dtx D           : Activate DTX mode, D = (0, 3-100) is the SID update rate\n");</w:t>
      </w:r>
    </w:p>
    <w:p w14:paraId="3A6AD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0 = adaptive, 3-100 = fixed in number of frames,\n");</w:t>
      </w:r>
    </w:p>
    <w:p w14:paraId="2EF921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deactivated\n");</w:t>
      </w:r>
    </w:p>
    <w:p w14:paraId="26802F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-1038,16 +1035,17 @@</w:t>
      </w:r>
    </w:p>
    <w:p w14:paraId="1E9B59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"-rf p o          : Activate channel-aware mode for WB and SWB signal at 13.2kbps, \n");</w:t>
      </w:r>
    </w:p>
    <w:p w14:paraId="48B9DD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FEC indicator, p: LO or HI, and FEC offset, o: 2, 3, 5, or 7 in number of frames.\n");</w:t>
      </w:r>
    </w:p>
    <w:p w14:paraId="1D671D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 p and o can be replaced by a rf configuration file with each line  \n");</w:t>
      </w:r>
    </w:p>
    <w:p w14:paraId="17F217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contains the values of p and o separated by a space, \n");</w:t>
      </w:r>
    </w:p>
    <w:p w14:paraId="3D76D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contains the values of p and o separated by a space.\n");</w:t>
      </w:r>
    </w:p>
    <w:p w14:paraId="1322E5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 \n");</w:t>
      </w:r>
    </w:p>
    <w:p w14:paraId="3CD5E7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"-max_band B      : Activate bandwidth limitation, B = (NB, WB, SWB or FB)\n");</w:t>
      </w:r>
    </w:p>
    <w:p w14:paraId="752960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4F6E03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\"nb_frames B\"\n");</w:t>
      </w:r>
    </w:p>
    <w:p w14:paraId="4A779A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"-no_delay_cmp    : Turn off delay compensation\n");</w:t>
      </w:r>
    </w:p>
    <w:p w14:paraId="6960DB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: Mime output bitstream file format\n");</w:t>
      </w:r>
    </w:p>
    <w:p w14:paraId="43DA2C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encoder produces TS26.445 Annex A.2.6 Mime Storage Format, (not RFC4867 Format)\n");</w:t>
      </w:r>
    </w:p>
    <w:p w14:paraId="23DA26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The encoder produces TS26.445 Annex A.2.6 Mime Storage Format, (not RFC4867 Mime Format).\n");</w:t>
      </w:r>
    </w:p>
    <w:p w14:paraId="030B9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output bitstream file format is G.192\n");</w:t>
      </w:r>
    </w:p>
    <w:p w14:paraId="6DDF4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8CDA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"-q               : Quiet mode, no frame counters\n");</w:t>
      </w:r>
    </w:p>
    <w:p w14:paraId="74FD6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default is deactivated\n");</w:t>
      </w:r>
    </w:p>
    <w:p w14:paraId="385528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35FC2C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264A84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3D836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26442-g20/c-code/lib_enc/pre_proc_fx.c 26442-g30/c-code/lib_enc/pre_proc_fx.c</w:t>
      </w:r>
    </w:p>
    <w:p w14:paraId="68A81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--- 26442-g20/c-code/lib_enc/pre_proc_fx.c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16:34:53.000000000 +0200</w:t>
      </w:r>
    </w:p>
    <w:p w14:paraId="13DE1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+++ 26442-g30/c-code/lib_enc/pre_proc_fx.c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16:47:59.766448000 +0200</w:t>
      </w:r>
    </w:p>
    <w:p w14:paraId="495C00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-114,6 +114,8 @@</w:t>
      </w:r>
    </w:p>
    <w:p w14:paraId="699DD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sp_aud_decision0;</w:t>
      </w:r>
    </w:p>
    <w:p w14:paraId="66DFCC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last_core_orig;</w:t>
      </w:r>
    </w:p>
    <w:p w14:paraId="32A230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headroom;</w:t>
      </w:r>
    </w:p>
    <w:p w14:paraId="132325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old_pitch1;</w:t>
      </w:r>
    </w:p>
    <w:p w14:paraId="4671F0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205E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E7B8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748C4C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Initializations</w:t>
      </w:r>
    </w:p>
    <w:p w14:paraId="454F32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-255,9 +257,12 @@</w:t>
      </w:r>
    </w:p>
    <w:p w14:paraId="0A5991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vad_flag_cldfb = vad_proc( &amp;(st-&gt;vad_st),realBuffer, imagBuffer, cldfbScale-&gt;lb_scale, &amp;cldfb_addition,</w:t>
      </w:r>
    </w:p>
    <w:p w14:paraId="2921D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enerBuffer, enerBuffer_exp,st-&gt;cldfbAna_Fx-&gt;no_channels, *vad_flag );</w:t>
      </w:r>
    </w:p>
    <w:p w14:paraId="11A17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D3B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9FA7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 st-&gt;Pos_relE_cnt, 20) &lt; 0)          /* Ensure the level is high enough and cldfb decision is reliable */</w:t>
      </w:r>
    </w:p>
    <w:p w14:paraId="2957A2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1EF43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Combine decisions from SADS */</w:t>
      </w:r>
    </w:p>
    <w:p w14:paraId="7307F8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13CF13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-    if( *vad_flag != 0 &amp;&amp; vad_flag_cldfb == 0 )</w:t>
      </w:r>
    </w:p>
    <w:p w14:paraId="0A318C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IF (*vad_flag != 0 &amp;&amp; vad_flag_cldfb == 0)</w:t>
      </w:r>
    </w:p>
    <w:p w14:paraId="29E67D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{</w:t>
      </w:r>
    </w:p>
    <w:p w14:paraId="0A753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*localVAD = 0;</w:t>
      </w:r>
    </w:p>
    <w:p w14:paraId="4E42D1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move16();</w:t>
      </w:r>
    </w:p>
    <w:p w14:paraId="74668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-265,7 +270,7 @@</w:t>
      </w:r>
    </w:p>
    <w:p w14:paraId="1D8B2E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7F73AA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*vad_flag = vad_flag_cldfb;</w:t>
      </w:r>
    </w:p>
    <w:p w14:paraId="135C21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move16();</w:t>
      </w:r>
    </w:p>
    <w:p w14:paraId="507A68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304E8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E5F0E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apply DTX hangover for CNG analysis */</w:t>
      </w:r>
    </w:p>
    <w:p w14:paraId="4FC907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vad_flag_dtx = dtx_hangover_addition_fx( st, *localVAD, *vad_flag, sub(st-&gt;lp_speech_fx,st-&gt;lp_noise_fx), cldfb_addition,  vad_hover_flag );</w:t>
      </w:r>
    </w:p>
    <w:p w14:paraId="6E2BEF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9FFD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-291,6 +296,18 @@</w:t>
      </w:r>
    </w:p>
    <w:p w14:paraId="62D13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*Etot, &amp;st-&gt;Etot_last_fx, &amp;st-&gt;Etot_v_h2_fx,  *Q_new , Le_min_scaled );</w:t>
      </w:r>
    </w:p>
    <w:p w14:paraId="0E6891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CB3E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relE = sub(*Etot, st-&gt;lp_speech_fx); /* Q8 */    /* relE = *Etot - st-&gt;lp_speech;*/</w:t>
      </w:r>
    </w:p>
    <w:p w14:paraId="7D052B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5A2B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test();</w:t>
      </w:r>
    </w:p>
    <w:p w14:paraId="00312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sub(relE, 384) &gt; 0 )     /*relE &gt; 1.5 */</w:t>
      </w:r>
    </w:p>
    <w:p w14:paraId="7968E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956E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0;</w:t>
      </w:r>
    </w:p>
    <w:p w14:paraId="2698C2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move16();</w:t>
      </w:r>
    </w:p>
    <w:p w14:paraId="4D693B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+    }</w:t>
      </w:r>
    </w:p>
    <w:p w14:paraId="5919A9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+    ELSE IF (relE &lt; 0 &amp;&amp; *vad_flag == 1)</w:t>
      </w:r>
    </w:p>
    <w:p w14:paraId="48896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B2FDA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add(st-&gt;Pos_relE_cnt, 1);</w:t>
      </w:r>
    </w:p>
    <w:p w14:paraId="55E331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07FA3A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5AC90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corr_shift = correlation_shift_fx( st-&gt;totalNoise_fx );</w:t>
      </w:r>
    </w:p>
    <w:p w14:paraId="683D98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DFEB5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4F7AC2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-452,6 +469,9 @@</w:t>
      </w:r>
    </w:p>
    <w:p w14:paraId="339567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5B90B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7020C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A628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old_pitch1 = st-&gt;pitO_fx;</w:t>
      </w:r>
    </w:p>
    <w:p w14:paraId="45689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586BA7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50B87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164A3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37A7A8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35F409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-464,7 +484,7 @@</w:t>
      </w:r>
    </w:p>
    <w:p w14:paraId="6E10D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parameters used in the VAD and DTX</w:t>
      </w:r>
    </w:p>
    <w:p w14:paraId="184A28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700EF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55C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vad_param_updt_fx( st, pitch, voicing, corr_shift, *vad_flag, A );</w:t>
      </w:r>
    </w:p>
    <w:p w14:paraId="1712A5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vad_param_updt_fx( st, pitch, voicing, old_pitch1, corr_shift, *vad_flag, A );</w:t>
      </w:r>
    </w:p>
    <w:p w14:paraId="415693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15410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/*-----------------------------------------------------------------*</w:t>
      </w:r>
    </w:p>
    <w:p w14:paraId="011AE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Find spectral tilt</w:t>
      </w:r>
    </w:p>
    <w:p w14:paraId="005F3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26442-g20/c-code/lib_enc/stat_enc_fx.h 26442-g30/c-code/lib_enc/stat_enc_fx.h</w:t>
      </w:r>
    </w:p>
    <w:p w14:paraId="6111FF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--- 26442-g20/c-code/lib_enc/stat_enc_fx.h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16:35:05.000000000 +0200</w:t>
      </w:r>
    </w:p>
    <w:p w14:paraId="0A8CB6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+++ 26442-g30/c-code/lib_enc/stat_enc_fx.h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16:47:59.454447000 +0200</w:t>
      </w:r>
    </w:p>
    <w:p w14:paraId="5339DA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-1212,6 +1212,7 @@</w:t>
      </w:r>
    </w:p>
    <w:p w14:paraId="6D82FA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DFCD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finalVAD;</w:t>
      </w:r>
    </w:p>
    <w:p w14:paraId="28D100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Word8 flag_noisy_speech_snr;              /*encoder detector for noisy speech*/</w:t>
      </w:r>
    </w:p>
    <w:p w14:paraId="750019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Pos_relE_cnt;                      /* Number of frames between positive relE */</w:t>
      </w:r>
    </w:p>
    <w:p w14:paraId="1FE9F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73AD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fscale;</w:t>
      </w:r>
    </w:p>
    <w:p w14:paraId="09C40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sr_core;</w:t>
      </w:r>
    </w:p>
    <w:p w14:paraId="416708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26442-g20/c-code/lib_enc/swb_pre_proc_fx.c 26442-g30/c-code/lib_enc/swb_pre_proc_fx.c</w:t>
      </w:r>
    </w:p>
    <w:p w14:paraId="28BB42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--- 26442-g20/c-code/lib_enc/swb_pre_proc_fx.c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16:34:48.000000000 +0200</w:t>
      </w:r>
    </w:p>
    <w:p w14:paraId="32E84B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+++ 26442-g30/c-code/lib_enc/swb_pre_proc_fx.c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16:47:59.701432000 +0200</w:t>
      </w:r>
    </w:p>
    <w:p w14:paraId="14A5D3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-235,9 +235,13 @@</w:t>
      </w:r>
    </w:p>
    <w:p w14:paraId="38AB1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set16_fx( old_input_fx, 0, Sample_Delay_SWB_BWE );</w:t>
      </w:r>
    </w:p>
    <w:p w14:paraId="1640E0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Copy( st_fx-&gt;old_fdbwe_speech_fx + L_FRAME32k - Sample_Delay_SWB_BWE, st_fx-&gt;old_input_fx, Sample_Delay_SWB_BWE );</w:t>
      </w:r>
    </w:p>
    <w:p w14:paraId="51FE23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D9BEA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sub(st_fx-&gt;extl_fx, WB_BWE ) != 0)</w:t>
      </w:r>
    </w:p>
    <w:p w14:paraId="017B5C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49F9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Copy( old_input_fx, st_fx-&gt;L_old_wtda_swb_fx, L_FRAME32k );</w:t>
      </w:r>
    </w:p>
    <w:p w14:paraId="287459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2A6C9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9C32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A5010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84A5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77C762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sub(st_fx-&gt;extl_fx, SWB_BWE) != 0 &amp;&amp; sub(st_fx-&gt;extl_fx, FB_BWE) != 0 )</w:t>
      </w:r>
    </w:p>
    <w:p w14:paraId="37282F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BA572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26442-g20/c-code/lib_enc/vad_param_updt_fx.c 26442-g30/c-code/lib_enc/vad_param_updt_fx.c</w:t>
      </w:r>
    </w:p>
    <w:p w14:paraId="351E3E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--- 26442-g20/c-code/lib_enc/vad_param_updt_fx.c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16:34:45.000000000 +0200</w:t>
      </w:r>
    </w:p>
    <w:p w14:paraId="64440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+++ 26442-g30/c-code/lib_enc/vad_param_updt_fx.c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16:47:59.617442000 +0200</w:t>
      </w:r>
    </w:p>
    <w:p w14:paraId="21DFC4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-18,6 +18,7 @@</w:t>
      </w:r>
    </w:p>
    <w:p w14:paraId="208D2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*st_fx,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 /* i/o: state structure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*/</w:t>
      </w:r>
    </w:p>
    <w:p w14:paraId="62DC47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pitch[3],        /* i  : open loop pitch lag for each half-frame                    Q0*/</w:t>
      </w:r>
    </w:p>
    <w:p w14:paraId="37A23A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voicing[3],      /* i  : maximum normalized correlation for each half-frame         Q15*/</w:t>
      </w:r>
    </w:p>
    <w:p w14:paraId="65BB3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old_pitch1,/* i  : OL pitch value from last frame                                */</w:t>
      </w:r>
    </w:p>
    <w:p w14:paraId="5A985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corr_shift,      /* i  : correlation shift                                          Q15*/</w:t>
      </w:r>
    </w:p>
    <w:p w14:paraId="21BCE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vad_flag,        /* i  : vad flag                                                   Q0*/</w:t>
      </w:r>
    </w:p>
    <w:p w14:paraId="676227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const Word16 Az[]       /* i:  a coeffs                                                  Q12 */</w:t>
      </w:r>
    </w:p>
    <w:p w14:paraId="3BA0A4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-143,7 +144,7 @@</w:t>
      </w:r>
    </w:p>
    <w:p w14:paraId="1CCED5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voice_tmp = round_fx(L_tmp); /*Q15 */</w:t>
      </w:r>
    </w:p>
    <w:p w14:paraId="45D646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5758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abs(pitch[0] - *pitO) + abs(pitch[1] - pitch[0]) + abs(pitch[2] - pitch[1]) */</w:t>
      </w:r>
    </w:p>
    <w:p w14:paraId="59FE13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pitch_tmp = abs_s(sub(pitch[0],st_fx-&gt;pitO_fx)); /*Q0 */</w:t>
      </w:r>
    </w:p>
    <w:p w14:paraId="0338C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pitch_tmp = abs_s( sub( pitch[0], old_pitch1 ) ); /*Q0 */</w:t>
      </w:r>
    </w:p>
    <w:p w14:paraId="357340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pitch_tmp = add(pitch_tmp,abs_s(sub(pitch[1],pitch[0]))); /*Q0 */</w:t>
      </w:r>
    </w:p>
    <w:p w14:paraId="218A2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pitch_tmp = add(pitch_tmp,abs_s(sub(pitch[2],pitch[1]))); /*Q0 */</w:t>
      </w:r>
    </w:p>
    <w:p w14:paraId="4B7C63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0DC3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26442-g20/c-code/readme.txt 26442-g30/c-code/readme.txt</w:t>
      </w:r>
    </w:p>
    <w:p w14:paraId="7118CE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--- 26442-g20/c-code/readme.txt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16:35:07.000000000 +0200</w:t>
      </w:r>
    </w:p>
    <w:p w14:paraId="5FC9A5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+++ 26442-g30/c-code/readme.txt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16:47:59.327476000 +0200</w:t>
      </w:r>
    </w:p>
    <w:p w14:paraId="55E258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-30,7 +30,7 @@</w:t>
      </w:r>
    </w:p>
    <w:p w14:paraId="67593F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such as an HP (HP-UX) or a Sun, then binary files will need to be modified</w:t>
      </w:r>
    </w:p>
    <w:p w14:paraId="65DB2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by swapping the byte order in the files.</w:t>
      </w:r>
    </w:p>
    <w:p w14:paraId="235850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266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-The input and output files (*.8k, 16k, 32k, 48k) are 16-bit signed</w:t>
      </w:r>
    </w:p>
    <w:p w14:paraId="7363E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+The input and output files (*.8k, *.16k, *.32k, *.48k) are 16-bit signed</w:t>
      </w:r>
    </w:p>
    <w:p w14:paraId="5AAD84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binary files with 8/16/32/48 kHz sampling rate with no headers.</w:t>
      </w:r>
    </w:p>
    <w:p w14:paraId="4DB3F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2060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The Encoder produces bitstream files in either ITU G.192 or EVS-MIME file</w:t>
      </w:r>
    </w:p>
    <w:p w14:paraId="5117BF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-65,7 +65,7 @@</w:t>
      </w:r>
    </w:p>
    <w:p w14:paraId="172AA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appropriate for media file storage or as format for email/MMS</w:t>
      </w:r>
    </w:p>
    <w:p w14:paraId="5A199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attachments. </w:t>
      </w:r>
    </w:p>
    <w:p w14:paraId="22F56B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2785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-Encoder: With the "-mime" option, the encoder always produces EVS-mime </w:t>
      </w:r>
    </w:p>
    <w:p w14:paraId="5347A2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+Encoder: With the "-mime" option, the encoder always produces EVS-mime storage</w:t>
      </w:r>
    </w:p>
    <w:p w14:paraId="7E26E8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format specified in TS26.445 Annex A.2.6. The AMRWB-mime(RFC4867) storage </w:t>
      </w:r>
    </w:p>
    <w:p w14:paraId="35B36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format is not supported by the encoder. </w:t>
      </w:r>
    </w:p>
    <w:p w14:paraId="3E832A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00EB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-127,17 +127,15 @@</w:t>
      </w:r>
    </w:p>
    <w:p w14:paraId="434FB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*VBR mode (average bitrate),</w:t>
      </w:r>
    </w:p>
    <w:p w14:paraId="64CC4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 AMR-WB IO modes R =  (6600, 8850, 12650, 14250, 15850, 18250,</w:t>
      </w:r>
    </w:p>
    <w:p w14:paraId="0B69E1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19850, 23050, 23850)</w:t>
      </w:r>
    </w:p>
    <w:p w14:paraId="77F694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Alternatively, R can be a bitrate switching file which consits of R values</w:t>
      </w:r>
    </w:p>
    <w:p w14:paraId="49BE3A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Alternatively, R can be a bitrate switching file which consists of R values</w:t>
      </w:r>
    </w:p>
    <w:p w14:paraId="21E56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indicating the bitrate for each frame in bit/s. These values are stored in</w:t>
      </w:r>
    </w:p>
    <w:p w14:paraId="78B45E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binary format using 4 bytes per value</w:t>
      </w:r>
    </w:p>
    <w:p w14:paraId="3AA0DC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: Input sampling rate in kHz, Fs = (8, 16, 32 or 48)</w:t>
      </w:r>
    </w:p>
    <w:p w14:paraId="482C8A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-input_file       : Input signal filename</w:t>
      </w:r>
    </w:p>
    <w:p w14:paraId="6FBC32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-bitstream_file   : Output bitstream filename</w:t>
      </w:r>
    </w:p>
    <w:p w14:paraId="21FCD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+input_file       : Input signal filename (*.8k, *.16k, *.32k, *.48k)</w:t>
      </w:r>
    </w:p>
    <w:p w14:paraId="7C0395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+bitstream_file   : Output bitstream filename (*.192)</w:t>
      </w:r>
    </w:p>
    <w:p w14:paraId="308A8B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20B0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57165D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0FFF2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--q               : Quiet mode, no frame counters</w:t>
      </w:r>
    </w:p>
    <w:p w14:paraId="4AA9D6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: default is deactivated</w:t>
      </w:r>
    </w:p>
    <w:p w14:paraId="709F7E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-dtx D           : Activate DTX mode, D = (0, 3-100) is the SID update rate</w:t>
      </w:r>
    </w:p>
    <w:p w14:paraId="31BD3C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0 = adaptive, 3-100 = fixed in number of frames,</w:t>
      </w:r>
    </w:p>
    <w:p w14:paraId="43D6E1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25922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-145,15 +143,17 @@</w:t>
      </w:r>
    </w:p>
    <w:p w14:paraId="738A44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-rf p o          : Activate channel-aware mode for WB and SWB signal at 13.2kbps,</w:t>
      </w:r>
    </w:p>
    <w:p w14:paraId="1A6549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FEC indicator, p: LO or HI, and FEC offset, o: 2, 3, 5, or 7 in number of frames.</w:t>
      </w:r>
    </w:p>
    <w:p w14:paraId="3AAEB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 p and o can be replaced by a rf configuration file with each line</w:t>
      </w:r>
    </w:p>
    <w:p w14:paraId="5CCD0A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contains the values of p and o separated by a space,</w:t>
      </w:r>
    </w:p>
    <w:p w14:paraId="41228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contains the values of p and o separated by a space.</w:t>
      </w:r>
    </w:p>
    <w:p w14:paraId="6541D0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28E9B8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-max_band B      : Activate bandwidth limitation, B = (NB, WB, SWB or FB)</w:t>
      </w:r>
    </w:p>
    <w:p w14:paraId="294722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alternatively, B can be a text file where each line contains</w:t>
      </w:r>
    </w:p>
    <w:p w14:paraId="2909C0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"nb_frames B"</w:t>
      </w:r>
    </w:p>
    <w:p w14:paraId="76243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-no_delay_cmp    : Turn off delay compensation</w:t>
      </w:r>
    </w:p>
    <w:p w14:paraId="668237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output bitstream file format</w:t>
      </w:r>
    </w:p>
    <w:p w14:paraId="2C9E7A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encoder produces TS26.445 Annex A.2.6 Mime Storage Format, (not RFC4867 Format)</w:t>
      </w:r>
    </w:p>
    <w:p w14:paraId="56C8C9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The encoder produces TS26.445 Annex A.2.6 Mime Storage Format, (not RFC4867 Mime Format).</w:t>
      </w:r>
    </w:p>
    <w:p w14:paraId="6FEFC8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output bitstream file format is G.192</w:t>
      </w:r>
    </w:p>
    <w:p w14:paraId="5CDE43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+-q               : Quiet mode, no frame counters</w:t>
      </w:r>
    </w:p>
    <w:p w14:paraId="55BD58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default is deactivated</w:t>
      </w:r>
    </w:p>
    <w:p w14:paraId="5BE9B6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FF85F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6705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The usage of the "EVS_dec" program is as follows:</w:t>
      </w:r>
    </w:p>
    <w:p w14:paraId="7E0884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-165,21 +165,27 @@</w:t>
      </w:r>
    </w:p>
    <w:p w14:paraId="27D303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Mandatory parameters:</w:t>
      </w:r>
    </w:p>
    <w:p w14:paraId="6527CE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---------------------</w:t>
      </w:r>
    </w:p>
    <w:p w14:paraId="43233B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 : Output sampling rate in kHz (8, 16, 32 or 48)</w:t>
      </w:r>
    </w:p>
    <w:p w14:paraId="39AE15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-bitstream_file    : Input bitstream filename or RTP packet filename (in VOIP mode)</w:t>
      </w:r>
    </w:p>
    <w:p w14:paraId="667AFF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-output_file       : Output speech filename</w:t>
      </w:r>
    </w:p>
    <w:p w14:paraId="179C45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+bitstream_file     : Input bitstream filename (*.192) or RTP packet filename (in VOIP mode)</w:t>
      </w:r>
    </w:p>
    <w:p w14:paraId="61355F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+output_file        : Output audio filename (*.8k, *.16k, *.32k, *.48k)</w:t>
      </w:r>
    </w:p>
    <w:p w14:paraId="579D05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DF500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7B2A16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189BA2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--VOIP            : VOIP mode,</w:t>
      </w:r>
    </w:p>
    <w:p w14:paraId="25C7E6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--Tracefile TF    : Generate trace file named TF,</w:t>
      </w:r>
    </w:p>
    <w:p w14:paraId="00DBD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--no_delay_cmp    : Turn off delay compensation</w:t>
      </w:r>
    </w:p>
    <w:p w14:paraId="0DBA94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--fec_cfg_file    : Optimal channel aware configuration computed by the JBM</w:t>
      </w:r>
    </w:p>
    <w:p w14:paraId="49D75F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              : VoIP mode: RTP in G192</w:t>
      </w:r>
    </w:p>
    <w:p w14:paraId="6689EC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+-VOIP_hf_only=0    : VoIP mode: EVS RTP Payload Format hf_only=0 in rtpdump</w:t>
      </w:r>
    </w:p>
    <w:p w14:paraId="544870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+-VOIP_hf_only=1    : VoIP mode: EVS RTP Payload Format hf_only=1 in rtpdump</w:t>
      </w:r>
    </w:p>
    <w:p w14:paraId="7A22E4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rtpdump files containing TS26.445 Annex A.2.2</w:t>
      </w:r>
    </w:p>
    <w:p w14:paraId="279316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EVS RTP Payload Format. The SDP parameter hf_only is required.</w:t>
      </w:r>
    </w:p>
    <w:p w14:paraId="50D1D4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Reading RFC4867 AMR/AMR-WB RTP payload format is not supported.</w:t>
      </w:r>
    </w:p>
    <w:p w14:paraId="1CCB99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+-Tracefile TF      : VoIP mode: Generate trace file named TF</w:t>
      </w:r>
    </w:p>
    <w:p w14:paraId="49CA78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+-fec_cfg_file RF   : VoIP mode: Optimal channel aware configuration computed by the JBM</w:t>
      </w:r>
    </w:p>
    <w:p w14:paraId="7785D7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as described in Section 6.3.1 of TS26.448. The output is</w:t>
      </w:r>
    </w:p>
    <w:p w14:paraId="649DAD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written into a .txt file. Each line contains the FER indicator</w:t>
      </w:r>
    </w:p>
    <w:p w14:paraId="101F59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written into a file named RF. Each line contains the FER indicator</w:t>
      </w:r>
    </w:p>
    <w:p w14:paraId="1DC1BF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(HI|LO) and optimal FEC offset.</w:t>
      </w:r>
    </w:p>
    <w:p w14:paraId="2CE84B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--mime            : Mime input bitstream file format</w:t>
      </w:r>
    </w:p>
    <w:p w14:paraId="66A47B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decoder reads both TS26.445 Annex A.2.6 and RFC4867 Mime Storage Format,</w:t>
      </w:r>
    </w:p>
    <w:p w14:paraId="4F0FE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magic word in the mime input file is used to determine the format.</w:t>
      </w:r>
    </w:p>
    <w:p w14:paraId="301BCF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input bitstream file format is G.192</w:t>
      </w:r>
    </w:p>
    <w:p w14:paraId="35EE3F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+-no_delay_cmp      : Turn off delay compensation</w:t>
      </w:r>
    </w:p>
    <w:p w14:paraId="10015E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+-mime              : Mime bitstream file format</w:t>
      </w:r>
    </w:p>
    <w:p w14:paraId="1F922E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both TS26.445 Annex A.2.6 and RFC4867 Mime Storage</w:t>
      </w:r>
    </w:p>
    <w:p w14:paraId="4615C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Format files, the magic word in the mime file is used to determine</w:t>
      </w:r>
    </w:p>
    <w:p w14:paraId="4D07D7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which of the two supported formats is in use.</w:t>
      </w:r>
    </w:p>
    <w:p w14:paraId="40D927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bitstream file format is G.192</w:t>
      </w:r>
    </w:p>
    <w:p w14:paraId="65CBAD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-q               : Quiet mode, no frame counter</w:t>
      </w:r>
    </w:p>
    <w:p w14:paraId="51D402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OFF</w:t>
      </w:r>
    </w:p>
    <w:p w14:paraId="74CA607C" w14:textId="4D7B2FBC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is deactivated</w:t>
      </w:r>
    </w:p>
    <w:p w14:paraId="2C3FDEA1" w14:textId="77777777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code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F64DF" w14:textId="77777777" w:rsidR="00203C27" w:rsidRDefault="00203C27">
      <w:r>
        <w:separator/>
      </w:r>
    </w:p>
  </w:endnote>
  <w:endnote w:type="continuationSeparator" w:id="0">
    <w:p w14:paraId="2B22F3FB" w14:textId="77777777" w:rsidR="00203C27" w:rsidRDefault="00203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altName w:val="﷽﷽﷽﷽﷽﷽﷽﷽怀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CB08E" w14:textId="77777777" w:rsidR="00203C27" w:rsidRDefault="00203C27">
      <w:r>
        <w:separator/>
      </w:r>
    </w:p>
  </w:footnote>
  <w:footnote w:type="continuationSeparator" w:id="0">
    <w:p w14:paraId="642F0DCD" w14:textId="77777777" w:rsidR="00203C27" w:rsidRDefault="00203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2E"/>
    <w:rsid w:val="000979CB"/>
    <w:rsid w:val="000A6394"/>
    <w:rsid w:val="000B7FED"/>
    <w:rsid w:val="000C038A"/>
    <w:rsid w:val="000C6598"/>
    <w:rsid w:val="000D23D5"/>
    <w:rsid w:val="000D44B3"/>
    <w:rsid w:val="001216FA"/>
    <w:rsid w:val="00132DDD"/>
    <w:rsid w:val="00145D43"/>
    <w:rsid w:val="00146C66"/>
    <w:rsid w:val="00192C46"/>
    <w:rsid w:val="001A08B3"/>
    <w:rsid w:val="001A7B60"/>
    <w:rsid w:val="001B52F0"/>
    <w:rsid w:val="001B7A65"/>
    <w:rsid w:val="001E41F3"/>
    <w:rsid w:val="00203C2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D41"/>
    <w:rsid w:val="00374DD4"/>
    <w:rsid w:val="003879BC"/>
    <w:rsid w:val="003D7044"/>
    <w:rsid w:val="003E1A36"/>
    <w:rsid w:val="00410371"/>
    <w:rsid w:val="004242F1"/>
    <w:rsid w:val="00480F39"/>
    <w:rsid w:val="004B75B7"/>
    <w:rsid w:val="0051580D"/>
    <w:rsid w:val="00547111"/>
    <w:rsid w:val="00575260"/>
    <w:rsid w:val="00592D74"/>
    <w:rsid w:val="005D26D5"/>
    <w:rsid w:val="005E1763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E21FB"/>
    <w:rsid w:val="00753F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541"/>
    <w:rsid w:val="008F3789"/>
    <w:rsid w:val="008F686C"/>
    <w:rsid w:val="009148DE"/>
    <w:rsid w:val="00924D0B"/>
    <w:rsid w:val="00941E30"/>
    <w:rsid w:val="009555E5"/>
    <w:rsid w:val="009777D9"/>
    <w:rsid w:val="00991B88"/>
    <w:rsid w:val="009A5753"/>
    <w:rsid w:val="009A579D"/>
    <w:rsid w:val="009E3297"/>
    <w:rsid w:val="009F734F"/>
    <w:rsid w:val="00A102BD"/>
    <w:rsid w:val="00A246B6"/>
    <w:rsid w:val="00A47E70"/>
    <w:rsid w:val="00A50CF0"/>
    <w:rsid w:val="00A7671C"/>
    <w:rsid w:val="00AA2CBC"/>
    <w:rsid w:val="00AC5820"/>
    <w:rsid w:val="00AD1CD8"/>
    <w:rsid w:val="00B10908"/>
    <w:rsid w:val="00B258BB"/>
    <w:rsid w:val="00B67B97"/>
    <w:rsid w:val="00B80BA3"/>
    <w:rsid w:val="00B968C8"/>
    <w:rsid w:val="00BA3EC5"/>
    <w:rsid w:val="00BA51D9"/>
    <w:rsid w:val="00BB5DFC"/>
    <w:rsid w:val="00BD279D"/>
    <w:rsid w:val="00BD6BB8"/>
    <w:rsid w:val="00BF2359"/>
    <w:rsid w:val="00C03386"/>
    <w:rsid w:val="00C23F57"/>
    <w:rsid w:val="00C25171"/>
    <w:rsid w:val="00C66BA2"/>
    <w:rsid w:val="00C95985"/>
    <w:rsid w:val="00CB0063"/>
    <w:rsid w:val="00CC5026"/>
    <w:rsid w:val="00CC68D0"/>
    <w:rsid w:val="00D03F9A"/>
    <w:rsid w:val="00D06D51"/>
    <w:rsid w:val="00D24991"/>
    <w:rsid w:val="00D50255"/>
    <w:rsid w:val="00D66520"/>
    <w:rsid w:val="00DE34CF"/>
    <w:rsid w:val="00E054F5"/>
    <w:rsid w:val="00E13F3D"/>
    <w:rsid w:val="00E34898"/>
    <w:rsid w:val="00E65632"/>
    <w:rsid w:val="00EB09B7"/>
    <w:rsid w:val="00EB51ED"/>
    <w:rsid w:val="00EB77B1"/>
    <w:rsid w:val="00ED6269"/>
    <w:rsid w:val="00EE7D7C"/>
    <w:rsid w:val="00F25D98"/>
    <w:rsid w:val="00F300FB"/>
    <w:rsid w:val="00F915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29</Pages>
  <Words>20179</Words>
  <Characters>127134</Characters>
  <Application>Microsoft Office Word</Application>
  <DocSecurity>0</DocSecurity>
  <Lines>1059</Lines>
  <Paragraphs>294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147019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17</cp:revision>
  <cp:lastPrinted>1899-12-31T23:00:00Z</cp:lastPrinted>
  <dcterms:created xsi:type="dcterms:W3CDTF">2021-08-03T09:47:00Z</dcterms:created>
  <dcterms:modified xsi:type="dcterms:W3CDTF">2021-08-24T12:10:00Z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